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第   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  <w:sectPr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ability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能力；才能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able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能够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about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关于;大约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prep.&amp; adv.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among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的上方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aboard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在国外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到国外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absent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不在的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缺席的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accept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接受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accident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事故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意外的事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achieve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达到；完成；成功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across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穿过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prep.&amp; adv.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表演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&amp; 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action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行动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active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活跃的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积极的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activity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活动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actor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演员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actress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女演员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add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补充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增加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address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advantage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优势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有利条件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利益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advice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忠告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劝告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advise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afford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买得起;能做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afraid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担心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恐怕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害怕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Africa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非洲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African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非洲(人)的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among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之后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adv.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,prep.&amp; conj.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again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又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against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反对;违反;紧靠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age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年龄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ago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以前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agree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同意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赞同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agreement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同意;协议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air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空气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airport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机场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alive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活着的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all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全部;都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adj.&amp; pron.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allow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允许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almost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几乎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差不多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alone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独自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单独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along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沿着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adv.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&amp; prep.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aloud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出声地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大声地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already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已经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although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尽管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虽然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always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总是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America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American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美国的;美国人的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adj.&amp; 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among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ancient古代的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古老的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angry生气的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愤怒的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animal动物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another另一个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别的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adj.&amp; pron.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answer答案;回答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&amp; 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ant蚂蚁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u w:val="singl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any任何的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任一的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anybody任何人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pron.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anyone任何人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pron.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anything任何事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pron.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anyway无论如何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总之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anywhere任何地方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appear出现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April四月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area地区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区域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arm胳膊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army陆军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军队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大群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around大约;在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周围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adv.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&amp; prep.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arrive到达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art美术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艺术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article文章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artist艺术家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画家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作为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当作;像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……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adv.,conj.&amp; prep.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Asia亚洲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Asian亚洲(人)的;亚洲人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adj.&amp; 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ask询问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要求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asleep睡着的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attend经常去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出席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attention注意力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August八月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Australia澳大利亚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Australian澳大利亚人(的)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autumn秋天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秋季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avoid避免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消除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awake醒着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away向远处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离开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adv. 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awful糟糕的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很坏的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二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baby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婴儿;幼崽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后面的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在后面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background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背景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坏的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不利的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不健康的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严重的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balloon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气球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bamboo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竹子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banana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香蕉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bank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银行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baseball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棒球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basic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基本的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basket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篮子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basketball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篮球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bathroom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浴室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卫生间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beach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海滩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豆科植物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beat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打败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beautiful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美丽的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漂亮的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because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因为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become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变得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bedroom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卧室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beef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牛肉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before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以前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以前;在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前面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prep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,adv.&amp; conj.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begin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开始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behind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后面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believe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相信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铃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below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的下面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beside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旁边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最好地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better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较好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更好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between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之间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(体积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程度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数量等)大的;巨大的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bike(=bicycle)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自行车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帐单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钞票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票据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清单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birth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出生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诞生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birthday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生日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biscuit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饼干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少量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片刻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black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黑色(的)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adj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&amp; 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blackboard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黑板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blind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瞎的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失明的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block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街区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blood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blouse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(女子的)短上衣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衬衫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风吹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blue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蓝色(的)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木板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boat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身体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bored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无聊的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boring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乏味的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无聊的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天生的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borrow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向别人借用;借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老板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上司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两者的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双方的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bottle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瓶子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bottom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底部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bowl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box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盒子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brain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头脑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brave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勇敢的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bread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面包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break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休息;打破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breakfast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早饭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早餐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bridge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bright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明亮的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带来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拿来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Britain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不列颠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British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brother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brown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褐色的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brush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刷子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build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建造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building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建筑物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楼房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burn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烧伤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business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企业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商行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busy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忙的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忙碌的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buy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三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蛋糕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calendar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日历;挂历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喊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c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ra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照相机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camp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(临时居住的)小屋或帐篷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营地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u w:val="singl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can(can't/cannot)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能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modal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Canada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加拿大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Canadian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加拿(人)大的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cancel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取消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删去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candle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蜡烛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candy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糖果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帽子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capital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首都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卡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卡片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介意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careful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小心的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仔细的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careless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粗心的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carrot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胡萝卜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搬运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运输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携带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cartoon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卡通片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动画片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catch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捉住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捕获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接住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cause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引起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使发生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celebrate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庆祝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central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中心的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centre(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center)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century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世纪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certain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确信的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无疑的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certainly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必定地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无疑地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chair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椅子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chalk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粉笔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chance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机会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change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改变;变化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cheap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便宜的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check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检查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cheer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欢呼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喝彩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chemistry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化学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国际象棋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chicken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child(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children)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孩子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儿女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China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Chinese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中国人;中国的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chocolate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巧克力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choice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选择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choose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选择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chopsticks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筷子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Christmas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圣诞节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cinema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电影院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circle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圆形物;环绕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city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市;城市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class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课;上课;班级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classmate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同学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classroom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教室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clean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干净的;打扫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clear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清楚的;清晰的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clever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聪明的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伶俐的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climb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爬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攀爬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攀登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clock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close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密切的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亲密的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clothes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衣服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cloud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cloudy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多云的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club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兴趣、组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俱乐部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四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coach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长途汽车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coast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海岸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外套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coffee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咖啡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硬币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cold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冷的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寒冷的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collect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收集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college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大学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colour(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color)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颜色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 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comfortable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舒服的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舒适的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common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普通的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communicate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沟通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通信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communication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交流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交际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community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社区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company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陪伴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compare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比较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competition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竞赛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比赛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竞争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complete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完成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computer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concert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音乐会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condition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状况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connect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连接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联合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consider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认为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考虑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continue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继续;使继续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control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控制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conversation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会话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交谈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cook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厨师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cookie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&lt;美&gt;饼干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cool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酷的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copy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v.&amp; 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一本(份、册);抄写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复制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模仿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玉米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corner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拐角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角落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correct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改正;正确的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adj.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值(多少钱);花费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cough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咳嗽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could 能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modal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点数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country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countryside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乡村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couple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夫妇;一对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courage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勇气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course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课程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cousin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堂(表)兄弟;堂(表)姐妹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覆盖;报道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母牛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crayon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蜡笔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crazy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着迷的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狂热的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发疯的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create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创建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cross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穿过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哭;喊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culture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文化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cup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杯子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酒杯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奖杯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customer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消费者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顾客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cut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削减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cute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可爱的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讨人喜欢的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五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daily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每日的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日常的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adj.,adv.&amp;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跳舞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舞蹈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danger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危险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dangerous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危险的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dark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黑暗的；昏暗的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daughter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(一)天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(一)日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死的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deaf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聋的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对付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处理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dear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昂贵的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亲爱的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December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十二月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decide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决定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decision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决定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deep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深的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深厚的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degree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度数;程度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delicious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美味的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可口的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depend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依靠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依赖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describe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描述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design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设计; 绘制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</w:t>
      </w:r>
      <w:r>
        <w:rPr>
          <w:rFonts w:hint="eastAsia" w:ascii="Times New Roman" w:hAnsi="Times New Roman" w:cs="Times New Roman"/>
          <w:b w:val="0"/>
          <w:bCs w:val="0"/>
          <w:i/>
          <w:i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 w:val="0"/>
          <w:color w:val="000000"/>
          <w:sz w:val="20"/>
          <w:szCs w:val="20"/>
          <w:highlight w:val="none"/>
          <w:lang w:val="en-US" w:eastAsia="zh-CN"/>
        </w:rPr>
        <w:t>n</w:t>
      </w:r>
      <w:r>
        <w:rPr>
          <w:rFonts w:hint="eastAsia" w:ascii="Times New Roman" w:hAnsi="Times New Roman" w:cs="Times New Roman"/>
          <w:b w:val="0"/>
          <w:bCs w:val="0"/>
          <w:i/>
          <w:iCs w:val="0"/>
          <w:color w:val="000000"/>
          <w:sz w:val="20"/>
          <w:szCs w:val="20"/>
          <w:highlight w:val="none"/>
          <w:lang w:val="en-US" w:eastAsia="zh-CN"/>
        </w:rPr>
        <w:t>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desk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书桌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develop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开发;发展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development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开发;发展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dialogue(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dialog)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对话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diary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dictionary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字典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死亡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difference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差异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不同(之处)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different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不同的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difficult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困难的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difficulty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困难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费力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dining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就餐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dinner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正餐;宴会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direct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导演;指导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direction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方向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director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导演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dirty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脏的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discover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discovery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discuss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谈论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议论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discussion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讨论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dish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divide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划分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doctor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医生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dollar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door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double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两倍的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双重的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doubt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怀疑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down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而下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adv.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&amp; prep.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draw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绘制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dream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做梦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  <w:t>梦想；睡梦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服装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drink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饮料;喝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饮;喝酒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drive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驾驶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driver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司机;驾车者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drop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下降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降低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干的;(使)变干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(把)弄干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adj.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duck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dumpling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面团布丁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团子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during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期间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六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每个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各个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pron.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耳朵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early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早的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earth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earthquake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东;东方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n.,adj.&amp; 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eastern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东部的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东方的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easy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容易的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简单的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education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教育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egg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eighteen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eighth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eighty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八十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either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也;二者之一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adj.,conj.&amp; 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elder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年长的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资格老的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electronic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电子的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elephant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eleven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else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别的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其他的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email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电子邮件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empty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空的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encourage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劝告;鼓励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结束;末端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enemy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敌人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仇人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反对者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engineer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工程师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技师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England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英格兰;英国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English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英语(的)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enjoy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喜欢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enough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足够的（地）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enter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进入;加入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environment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环境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eraser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&lt;美&gt;橡皮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especially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特别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尤其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Europe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欧洲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European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欧洲人(的)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甚至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evening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傍晚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晚间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曾经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每个的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everybody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人人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everyday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日常的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每天的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everyone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每个人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everything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每件事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每样事物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everywhere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到处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exactly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确切地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精确地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exam(=examination)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考试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测试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example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例子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榜样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excellent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极好的；优秀的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except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除了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之外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excited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激动的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exciting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激动人心的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excuse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原谅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借口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exercise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锻炼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expect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期待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盼望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指望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expensive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昂贵的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experience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经历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explain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解释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说明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express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表达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表示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eye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眼睛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rPr>
          <w:rFonts w:hint="default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七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睑;面对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fact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事实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factory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fail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失败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fair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公平的;公正的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倒下;跌倒;落下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family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家庭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famous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著名的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狂热爱好者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fantastic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极好的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美妙的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很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farm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农场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农庄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farmer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农民;农场主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肥胖的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favourite(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favorite)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特别受喜爱的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害怕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恐惧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February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二月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喂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喂养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feel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觉得;感到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feeling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感受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festival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节日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发烧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few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不多(的)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少数(的)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field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fifteen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fifth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fifty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五十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)打架(仗)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使充满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film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电影;胶卷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finally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找到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感到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fine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好的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优良的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finger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手指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finish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完成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结束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火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火灾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first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第一的;首先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fish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鱼;鱼肉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fisherman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渔民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渔夫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适合；合身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fix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使固定;安装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flag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旗帜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floor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楼层;地板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flower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follow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跟随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food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食物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食品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foot(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feet)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英尺;脚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football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足球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为;给(表示时间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距离);达;计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强迫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迫使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foreign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外国的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森林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forget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忘记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叉子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表格;形式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forty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四十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fourteen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fourth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France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法国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free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免费的;自由的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French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法国(人)的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fresh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新鲜的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Friday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fridge(=refrigerator)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冰箱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friend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朋友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friendly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友好的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friendship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友谊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from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从;来自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front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前面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前线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fruit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水果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full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完整的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满的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fun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有趣的；使人快乐的；乐趣；快乐 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funny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有趣的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好笑的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滑稽的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future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将来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未来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八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g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游戏;比赛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garden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花园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general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大体的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笼统的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总的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gentleman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君子;先生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geography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German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德国(人)的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Germany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德国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去取（或带来）；得到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gift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礼物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giraffe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长颈鹿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girl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give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授予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供给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glad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高兴的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glass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玻璃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glove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手套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glue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胶水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go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gold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黄金(的)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good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goodbye(bye)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再见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interj.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government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政府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grade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年级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grammar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语法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granddaughter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孙女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(外)孙女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grandfather(grandpa)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祖父;外祖父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grandmother(grand)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(外)祖母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grandparent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(外)祖父(母)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grandson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(外)孙子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grape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葡萄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grass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great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(口)美妙的;极好的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green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绿色(的)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grey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灰色的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ground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group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团体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群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u w:val="none"/>
          <w:lang w:val="en-US" w:eastAsia="zh-CN"/>
        </w:rPr>
        <w:t>grow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种植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guard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守卫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警戒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guess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guest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客人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guide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导游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向导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guitar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吉他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gun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九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habit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习惯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习性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hair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头发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毛发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half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半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大厅;会堂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hamburger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汉堡包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handbag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女用皮包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手提包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handsome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英俊的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悬挂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吊着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happen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happy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高兴的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努力地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hardly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几乎不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harmful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有害的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(带檐的)帽子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讨厌;恨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have(has)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有;吃;饮;接受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他(主格)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headache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头疼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health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健康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healthy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健康的;有益健康的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听见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听到;听说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心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心脏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heavy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重的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hello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(表示问候等)你好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interj.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help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帮助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helpful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乐于助人的;有帮助的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母鸡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她的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这里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hero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被崇拜的对象;英雄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hers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她的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herself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她自己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隐藏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high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himself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他的;他的(东西)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history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历史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hit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击中;打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hobby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业余爱好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hold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拥有；抓住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洞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holiday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假期;假日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hometown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家乡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homework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家庭作业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honest</w:t>
      </w:r>
      <w:bookmarkEnd w:id="0"/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诚实的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正直的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hope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希望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horse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hospital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医院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热的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hotel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酒店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饭店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hour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house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房屋;住所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housework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家务活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多么;何等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however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然而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但是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adv.&amp; conj.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巨大的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human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人;人的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humorous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幽默的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hundred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hungry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饥饿的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hurry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赶紧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赶快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hurt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使受伤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伤害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husband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丈夫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cream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冰淇淋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idea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主意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if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是否;如果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生病的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illness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疾病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imagine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想像;设想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important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重要的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impossible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不可能的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之内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include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包括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increase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增加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增大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增长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India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印度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Indian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印度(人)的;印度人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industry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工业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产业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influence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影响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information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信息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inside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里面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instead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代替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instruction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指示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用法说明(书)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instrument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乐器;工具;器械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interest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令人感兴趣的事(或人);兴趣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interesting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有趣的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international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国际的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Internet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因特网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互联网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interview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采访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会见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into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里面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introduce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介绍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introduction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介绍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invent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创造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invention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发明物;创意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invite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邀请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island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岛屿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its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它的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itself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它自己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J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jacket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短上衣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夹克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January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—月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Japan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Japanese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&amp; 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日本人(的)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job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工作;职业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join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加入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参加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joke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玩笑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journey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juice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果汁;素菜汁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July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七月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jump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June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六月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just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刚刚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keep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保持；保留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key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钥匙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关键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解答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keyboard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键盘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杀死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kilo(=kilogram)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千克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kilometre(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kilometer)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千米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仁慈的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和蔼的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友爱的;种类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国王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君主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浪等)拂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kitchen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厨房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kite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风筝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knee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膝盖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knife(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knives)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餐刀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knock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know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知道;了解;认识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knowledge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知识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十一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lab(=laboratory)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实验室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夫人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使着落;着落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降落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language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语言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large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adj. 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最后的；末尾的;持续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迟的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bookmarkStart w:id="1" w:name="OLE_LINK6"/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later</w:t>
      </w:r>
      <w:bookmarkEnd w:id="1"/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随后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以后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laugh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法律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下(蛋);产(卵)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lazy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懒惰的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领导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带领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leader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领导者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leaf(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leaves)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叶子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learn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least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最少的;最小的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leave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离开；留下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left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左面(的)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lemon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柠檬水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借给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较少(的)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更少(的)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det.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&amp; pron.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lesson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功课;(一节)课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允许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letter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字母;信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level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等级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library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图书馆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位于;躺;说谎;谎言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life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生命;生活;人生;生物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lift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提高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举起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light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光;明亮的;点着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,v.&amp; 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like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喜欢;像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prep.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排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狮子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清单;列清单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listen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听;收听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litter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垃圾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废弃物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little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年幼的;小的;少的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居住;生活;活着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lively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活泼的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生气勃勃的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local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本地的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当地的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lock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London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伦敦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lonely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孤独的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寂寞的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长的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adj. 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look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看;看上去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失去；丢失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u w:val="singl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许多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loud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大声的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love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爱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热爱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爱好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lovely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可爱的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好看的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luck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运气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lucky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幸运的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lunch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午饭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十二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machine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机器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发疯的;生气的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magazine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杂志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magic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魔术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戏法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主要的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make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制造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man(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men)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成年男子;男人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manage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设法完成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manager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经理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管理人员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many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许多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March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三月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mark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分数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market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市场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marry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结婚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match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相配;比赛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maths(=mathematics)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数学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matter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事情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问题;要紧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五月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maybe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大概;或许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我(宾格)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一餐饭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mean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意思是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意指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meaning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意义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意思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meat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(猪、牛、羊等的)肉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medical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医学的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医疗的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medicine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医学;药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遇见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(迎)接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meeting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会议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集会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member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mention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提及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说起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menu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菜单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乱七八糟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message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消息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音信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method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方法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metre(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meter)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middle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中间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中央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might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或许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modal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milk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牛奶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头脑;想法;精神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minute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分钟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姑娘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想念;错过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missing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缺少的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丢失的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bookmarkStart w:id="2" w:name="OLE_LINK7"/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mistake</w:t>
      </w:r>
      <w:bookmarkEnd w:id="2"/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错误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失误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mix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混合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  <w:t>model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模型;模特儿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modern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摩登的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时髦的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现代的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bookmarkStart w:id="3" w:name="OLE_LINK8"/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moment</w:t>
      </w:r>
      <w:bookmarkEnd w:id="3"/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片刻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瞬间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Monday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一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money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钱;货币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monkey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猴子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month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卫星;月球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更多的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morning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早晨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早上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大多数的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mother(mum)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母亲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mountain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高山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山岳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mouse(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mice)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鼠标;老鼠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mouth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move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移动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movie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&lt;美&gt;电影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先生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Mrs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夫人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much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非常;更加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museum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博物馆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music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音乐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musician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音乐家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must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必须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myself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rPr>
          <w:rFonts w:hint="default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十三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n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名字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national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国家的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natural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大自然的;自然的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nature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大自然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自然界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near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近的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不远的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nearly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几乎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将近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necessary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必要的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脖子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need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需要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modal v.,v.&amp;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neighbour(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neighbor)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邻居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neither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两者都不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nervous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紧张不安的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从不;决不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新的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news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新闻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消息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newspaper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报纸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next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下一个的;紧接着的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nice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夜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夜晚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nineteen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ninety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九十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ninth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不;不是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adv.&amp; 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nobody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没有人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pron.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点头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noise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声音；噪音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noisy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吵闹的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嘈杂的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没有一个(人或物)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noodle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面条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也不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north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北方;北部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northern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北方的;北部的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鼻子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笔记；记录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注意；指出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notebook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笔记本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nothing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没有东西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没有事情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notice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注意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察觉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November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十—月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现在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此刻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number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数字;号码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nurse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护士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object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物品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东西;宾语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October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of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off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休假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休息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prep.&amp; 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offer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主动提出;;减价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office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办公室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officer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官员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often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经常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oil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old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岁的;老的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Olympics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奥林匹克运动会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之上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bookmarkStart w:id="4" w:name="OLE_LINK9"/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once</w:t>
      </w:r>
      <w:bookmarkEnd w:id="4"/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一次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,adv.&amp; conj.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online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在线（的）；联网（的）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only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仅仅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只有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open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  <w:t>开着的；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开；打开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opposite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对立的人(或物);在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的对面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prep.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orange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橙子;柑橘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order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点菜；命令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other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其他的;另外的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adj.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our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ours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ourselves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我们自己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out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在外面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outside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外面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,adv.&amp; prep.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期间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prep.&amp; adv.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own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拥有；有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自己的；本人的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v.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adj.&amp; pron.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u w:val="single"/>
          <w:lang w:val="en-US" w:eastAsia="zh-CN"/>
        </w:rPr>
        <w:t xml:space="preserve">     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十四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Pacific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太平洋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页码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痛苦；疼痛；苦恼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paint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用颜料画；在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刷油漆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pair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palace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皇宫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宫殿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苍白的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pancake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烙饼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薄饼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panda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熊猫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paper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纸张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pardon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原谅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宽恕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parent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双亲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父亲(或母亲)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park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停(车)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部分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party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聚会;宴会;联欢会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经过;通过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passage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段落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passenger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乘客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passport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护照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过去(的);经过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,adj.&amp; prep.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patient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病人;耐心的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pay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付钱;给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报酬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PE(=physical education)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体育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安宁;和平;和睦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钢笔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pencil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铅笔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people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人们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perfect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极好的;完美的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perhaps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或许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period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时期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person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personal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个人的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本人的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宠物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phone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打电话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；电话；电话机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photo(=photograph)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照片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physics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物理(学)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piano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钢琴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pick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picnic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野餐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picture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图片;照片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馅饼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piece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一块(片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张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pilot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飞行员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pink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粉红色(的)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pioneer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先驱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倡导者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先锋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pity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遗憾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计划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打算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飞机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planet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行星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种植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植物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扮演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播放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进行比赛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player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运动员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playground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操场;游乐场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please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pleasure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高兴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乐意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plenty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充足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十五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pocket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口袋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poem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point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指向;点;分数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police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警察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policeman/policewoman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警察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polite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有礼貌的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客气的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pollute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污染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pollution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污染;污染物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pool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水池;水塘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poor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贫穷的;可怜的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popular(pop)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通俗的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流行的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受欢迎的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population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人口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possible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邮寄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postcard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明信片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postman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邮递员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potato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土豆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马铃薯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practice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&lt;美&gt;练习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操练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praise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赞扬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歌颂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称赞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prepare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准备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present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  <w:t>现在；礼物；现在的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n.&amp;adj.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president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总统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国家主席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pretty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漂亮的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美丽的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价格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pride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可引以为豪的人(或事物);骄傲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primary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小学教育的;最初的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print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打印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private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私人的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秘密的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prize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奖赏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奖品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probably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大概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或许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problem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问题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produce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生产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product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programme(=program)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(电脑)程序;节目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progress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进步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promise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承诺；诺言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许诺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pronounce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pronunciation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读法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proper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适当的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正确的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protect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保护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proud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自豪的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骄傲的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provide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提供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public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公开的;公共场所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punish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惩罚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pupil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小学生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purple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紫色(的)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purpose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push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put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安置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52.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quarter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四分之一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一刻钟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queen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王后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女王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question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问题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quick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快的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quiet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安静的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quite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相当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非常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</w:pPr>
    </w:p>
    <w:p>
      <w:pPr>
        <w:rPr>
          <w:rFonts w:hint="eastAsia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十六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rabbit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兔子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赛跑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radio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收音机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railway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铁道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铁路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下雨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rainy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有雨的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raise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升起;提高;饲养;募集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rapid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迅速的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飞快的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到达;伸手(脚)够到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阅读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ready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乐意的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准备就绪的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真的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天然的;真实的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realise(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realize)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理解；领会；认识到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really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非常;真正地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reason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理由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receive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得到;接到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recently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近来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record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记录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红色(的)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refuse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拒绝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regret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遗憾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悔恨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relationship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关系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relative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亲戚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relax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放松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remain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保持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逗留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remember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记得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记住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repair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修理；修补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repeat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重复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reply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答复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回答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report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报告;报道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require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需要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要求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research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调查;研究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放松；休息;剩余部分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restaurant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餐馆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result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结果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return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归还；回来；返回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review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(书刊、电影等的)评论;复习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米饭;稻;大米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富有的;丰富的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骑(马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自行车等)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右面(的);正确的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打电话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升起；增加；提高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risk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危险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风险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river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河;江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road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路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道路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robot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机器人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岩石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角色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room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室;房间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rope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绳索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玫瑰花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round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从头至尾地;围绕;圆形的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adv.,prep.&amp; adj.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划(船)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rubbish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垃圾;废物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rule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规定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统治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run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跑步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奔跑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rush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冲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Russia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俄国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Russian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俄国人(的);俄语(的)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十七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难过的;令人难过的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safe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安全的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safety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安全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保险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salad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色拉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出售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廉价出售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salt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相同的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u w:val="single"/>
          <w:lang w:val="en-US" w:eastAsia="zh-CN"/>
        </w:rPr>
        <w:t xml:space="preserve">       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沙滩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sandwich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三明治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satisfy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满足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使满意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Saturday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救；救助；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储蓄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节约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say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说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scarf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围巾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school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schoolbag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书包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science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科学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scientist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科学家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scissors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剪刀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score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得分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screen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屏幕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search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搜查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搜寻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搜索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season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季节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seat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座位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second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secret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秘密(的)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secretary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秘书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书记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看见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seem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好像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似乎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看来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seldom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很少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卖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出售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发送;运送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sense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观念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意识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感官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感觉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sentence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句子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separate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分开(的)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分离(的)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adj.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September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九月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serious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严重的;严肃的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serve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接待；服务；提供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service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被使用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服务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  <w:t>放置；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一套；一副；一组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seventeen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seventh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seventy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七十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several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几个；数个；一些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pron.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shake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摇动;震动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shall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将会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羞耻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羞愧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shape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形状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外形;使形成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塑造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share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合用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分享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sheep(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sheep)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绵羊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shine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发光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照耀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闪耀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ship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海船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舰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shirt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衬衫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鞋子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商店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short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短的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shorts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短裤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should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应当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应该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 xml:space="preserve">modal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shoulder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肩膀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shout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呼叫；喊叫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演出；节目；给……看；展示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shower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淋浴间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淋浴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shut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shy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害羞的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十八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sick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患病的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不舒服的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side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侧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sign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指示牌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silence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寂静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沉默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silent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寂静的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silk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丝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丝绸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silly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儍的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愚蠢的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silver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similar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相似的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类似的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simple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简单的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since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以来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prep.&amp; conj.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唱(歌)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single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单一的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单身的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先生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阁下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sister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姐;妹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situation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形势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情况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sixteen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sixth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sixty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六十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size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尺寸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skate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滑冰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滑过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skill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技能;技巧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skirt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裙子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sky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天空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sleep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睡觉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sleepy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困倦的；瞌睡的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slow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慢的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small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矮小的;小的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smart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聪明的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smell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嗅觉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smile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微笑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smoke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吸烟;烟雾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smooth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光滑的;平坦的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snake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snow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下雪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snowy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有雪的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如此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那么;因此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adv.&amp; conj.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social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社会的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society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社会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短袜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sofa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沙发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soft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轻柔的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柔软的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solve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解决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回答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若干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pron.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somebody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某人;有人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someone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某人;有人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something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某事;某物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sometimes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somewhere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在某处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儿子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歌曲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立刻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不久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sorry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对不起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抱歉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sound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声音;听起来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soup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south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南方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southern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南方的;南部的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空间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spare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空闲的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多余的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speak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说话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谈话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speaker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讲（某种语言）的人；发言者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special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特别的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特殊的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speech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演讲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speed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速度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拼写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拼成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spend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花费(金钱、时间等);度过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spirit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精神;灵魂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spoon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调羹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勺子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sport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运动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运动会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spread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使分布;展开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扩散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spring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春天;春季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square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正方形;广场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十九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stamp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邮票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standard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标准(的)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恒星;明星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start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开始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状态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国家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局;所;站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停留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逗留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steal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窃取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step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(一级)台级;步骤;措施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stick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粘住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粘贴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still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stomach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stomachache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胃疼;肚子疼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stone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石头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停止;车站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u w:val="singl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贮藏;&lt;美&gt;商店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storm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暴风雨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暴风雪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story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故事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straight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笔直的;径直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strange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奇怪的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stranger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陌生人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strawberry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草莓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street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街道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strict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严格的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严厉的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strong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强壮的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student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study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学习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stupid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愚蠢的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subject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科目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succeed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success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successful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成功的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这样的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adv.,pron. &amp; 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sudden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突然的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sugar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suggest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提议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suggestion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建议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summer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夏天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夏季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太阳;阳光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Sunday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sunny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晴朗的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supermarket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超市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supper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晚餐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support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支持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suppose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认为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推断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料想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确定的;有把握的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adv.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surface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表面;外表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surprise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惊奇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诧异;使惊奇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使诧异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survey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调查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sweater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毛衣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sweet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糖果;甜的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adj.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swim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游泳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swimming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游泳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二十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table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桌子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tail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尾巴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take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拿走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获得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接受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talk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演讲;交谈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高的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tape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磁带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task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任务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taste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尝(起来)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品尝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taxi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出租车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茶;茶叶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teach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teacher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老师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team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technology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科技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技术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telephone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television(=TV)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告诉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temperature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温度；气温；体温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tennis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网球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tenth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term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学期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terrible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可怕的;糟糕的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测验；检查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text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文本;正文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than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thank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感谢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那个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conj.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theatre(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AmE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theater)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剧院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电影院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their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他(她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它)们的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他(她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它)们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themselves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他们自己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那么;然后;那时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在那里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interj.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,n. &amp; adv.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这些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they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他(她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它)们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thick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厚的;密的;浓的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瘦的;薄的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东西;事情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think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想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思索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认为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third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thirsty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口渴的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thirteen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thirty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三十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this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这个;这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those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那些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pron.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though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虽然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尽管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thought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想法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看法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主意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thousand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through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穿过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通过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prep.&amp; adv.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throw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仍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Thursday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ticket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票;入场券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tidy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整洁的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绑;领带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tiger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老虎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time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时间;次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tiny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很少的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微小的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tired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疲倦的；疲劳的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二十一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今天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together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共同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toilet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便池;抽水马桶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tomato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西红柿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tomorrow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在明天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tonight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今晚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tool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工具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手段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tooth(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teeth)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牙齿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toothache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牙痛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顶(部)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total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总数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总和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touch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感动；触摸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tour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tourist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旅行者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观光者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toward(s)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向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朝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tower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town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镇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市镇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toy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玩具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trade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贸易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traditional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传统的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traffic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交通;来往车辆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培训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训练;火车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training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锻炼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训练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培训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translate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翻译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travel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treasure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宝藏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treat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治疗;处理;招待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tree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trip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旅行;旅程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n. 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trouble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问题；苦恼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trousers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裤子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truck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&lt;美&gt;卡车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true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忠实的;真的;真实的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trust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信任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信赖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truth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事实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真理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试图;试用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T-shirt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T恤衫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Tuesday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turn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(使)变成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成为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twelfth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第十二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twelve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twentieth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第二十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twenty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二十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num.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twice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两次;两倍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ugly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丑陋的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英国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umbrella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伞；雨伞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uncle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叔叔;伯父;舅舅;姑父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under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下面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underground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地铁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understand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懂得;理解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个体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(计量)单位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university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大学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unless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除非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如果不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until(till)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到……时；直到……为止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conj.&amp;prep.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up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向上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adv.&amp; prep.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upon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之上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美国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使用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used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用旧了的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useful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有用的;有益的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usual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通常的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平常的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usually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通常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经常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vacation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&lt;美&gt;假日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假期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valuable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宝贵的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很有用的;贵重的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value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价值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vegetable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蔬菜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very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很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非常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十分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victory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胜利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video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录像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village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村庄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乡村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violin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小提琴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visit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 w:val="0"/>
          <w:iCs/>
          <w:color w:val="000000"/>
          <w:sz w:val="20"/>
          <w:szCs w:val="20"/>
          <w:highlight w:val="none"/>
          <w:lang w:val="en-US" w:eastAsia="zh-CN"/>
        </w:rPr>
        <w:t>拜访；参观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visitor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探望者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来客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voice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声音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volleyball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排球;排球运动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/>
          <w:sz w:val="20"/>
          <w:szCs w:val="20"/>
          <w:highlight w:val="none"/>
          <w:lang w:val="en-US" w:eastAsia="zh-CN"/>
        </w:rPr>
        <w:t>第</w:t>
      </w:r>
      <w:r>
        <w:rPr>
          <w:rFonts w:hint="eastAsia"/>
          <w:sz w:val="20"/>
          <w:szCs w:val="20"/>
          <w:highlight w:val="none"/>
          <w:lang w:val="en-US" w:eastAsia="zh-CN"/>
        </w:rPr>
        <w:t>二十二</w:t>
      </w:r>
      <w:r>
        <w:rPr>
          <w:rFonts w:hint="default"/>
          <w:sz w:val="20"/>
          <w:szCs w:val="20"/>
          <w:highlight w:val="none"/>
          <w:lang w:val="en-US" w:eastAsia="zh-CN"/>
        </w:rPr>
        <w:t>天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wait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等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等候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wake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)醒来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walk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散步;散步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wallet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钱包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want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需要；想要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战争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warm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暖和的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温暖的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警告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注意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通知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wash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waste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浪费;废弃物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watch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看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观看;手表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watermelon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西瓜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路;路线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我们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weak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虚弱的；无力的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wealth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财富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财产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wear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穿；戴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weather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天气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website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网站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Wednesday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week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星期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周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weekday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工作日(星期一至星期五的任何一天)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weekend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周末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weigh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重量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weight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重量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welcome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受欢迎的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well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身体好的;好;井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adj.,adv.&amp;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west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西方;西面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western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西方的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wet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潮湿的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what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什么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 &amp; 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whatever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任何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一切事物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conj.&amp; 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wheel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轮子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车轮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whenever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无论时候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whether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是否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while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0"/>
          <w:szCs w:val="20"/>
          <w:highlight w:val="none"/>
          <w:lang w:val="en-US" w:eastAsia="zh-CN"/>
        </w:rPr>
        <w:t>当</w:t>
      </w:r>
      <w:r>
        <w:rPr>
          <w:rFonts w:hint="eastAsia" w:ascii="宋体" w:hAnsi="宋体" w:cs="宋体"/>
          <w:b w:val="0"/>
          <w:bCs w:val="0"/>
          <w:color w:val="000000"/>
          <w:sz w:val="20"/>
          <w:szCs w:val="20"/>
          <w:highlight w:val="none"/>
          <w:lang w:val="en-US" w:eastAsia="zh-CN"/>
        </w:rPr>
        <w:t>……</w:t>
      </w:r>
      <w:r>
        <w:rPr>
          <w:rFonts w:hint="eastAsia" w:ascii="宋体" w:hAnsi="宋体" w:eastAsia="宋体" w:cs="宋体"/>
          <w:b w:val="0"/>
          <w:bCs w:val="0"/>
          <w:color w:val="000000"/>
          <w:sz w:val="20"/>
          <w:szCs w:val="20"/>
          <w:highlight w:val="none"/>
          <w:lang w:val="en-US" w:eastAsia="zh-CN"/>
        </w:rPr>
        <w:t>的时候；然而；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一会儿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conj.&amp;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white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白色(的)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whole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整个的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whom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谁(宾格)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whose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谁的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wide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张大的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张得很开的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wife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妻子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wild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野生的;野生环境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will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将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将会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获胜；赢；赢得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风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window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窗户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windy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有风的;多风的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wing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翅膀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翼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winner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获胜者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winter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冬天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冬季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明智的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充满智慧的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wish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希望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愿望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同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跟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without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无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没有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prep.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woman(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women)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成年女子;妇女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wonder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奇迹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wonderful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极好的;奇妙的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wood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木头;木材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话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单词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work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起作用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奏效;工作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worker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工人;职员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world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世界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worry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担心；担忧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worse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更差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更糟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更坏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worst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最差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最糟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最坏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worth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值得；有……价值（的）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wound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受伤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write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写;写字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writer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作者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作家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wrong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错误的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X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X-ray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X光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X射线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Y</w:t>
      </w:r>
      <w:bookmarkStart w:id="5" w:name="_GoBack"/>
      <w:bookmarkEnd w:id="5"/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yard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&lt;美&gt;院子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year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年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岁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yellow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黄色(的)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adj.&amp; 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yesterday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在昨天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adv.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yet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用于否定句和疑问句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还(未)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adv.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you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你;你们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young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年轻的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adj.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your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你的;你们的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yours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你的;你们的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yourself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(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000000"/>
          <w:sz w:val="20"/>
          <w:szCs w:val="20"/>
          <w:highlight w:val="none"/>
          <w:lang w:val="en-US" w:eastAsia="zh-CN"/>
        </w:rPr>
        <w:t>pl.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yourselves)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你自己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pron.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Z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zero 零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 &amp; num.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zoo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>动物园</w:t>
      </w:r>
      <w:r>
        <w:rPr>
          <w:rFonts w:hint="eastAsia" w:ascii="Times New Roman" w:hAnsi="Times New Roman" w:cs="Times New Roman"/>
          <w:b w:val="0"/>
          <w:bCs w:val="0"/>
          <w:color w:val="00000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color w:val="000000"/>
          <w:sz w:val="20"/>
          <w:szCs w:val="20"/>
          <w:highlight w:val="none"/>
          <w:lang w:val="en-US" w:eastAsia="zh-CN"/>
        </w:rPr>
        <w:t>n.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3">
            <w:col w:w="3205" w:space="425"/>
            <w:col w:w="3205" w:space="425"/>
            <w:col w:w="3205"/>
          </w:cols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94E4DC"/>
    <w:multiLevelType w:val="singleLevel"/>
    <w:tmpl w:val="8294E4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3CBCAB6"/>
    <w:multiLevelType w:val="singleLevel"/>
    <w:tmpl w:val="83CBCAB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B4208FB"/>
    <w:multiLevelType w:val="singleLevel"/>
    <w:tmpl w:val="9B4208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2023CD7"/>
    <w:multiLevelType w:val="singleLevel"/>
    <w:tmpl w:val="A2023CD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CA9E9B58"/>
    <w:multiLevelType w:val="singleLevel"/>
    <w:tmpl w:val="CA9E9B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DA2B154A"/>
    <w:multiLevelType w:val="singleLevel"/>
    <w:tmpl w:val="DA2B154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E8FDAD18"/>
    <w:multiLevelType w:val="singleLevel"/>
    <w:tmpl w:val="E8FDAD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EA1AF046"/>
    <w:multiLevelType w:val="singleLevel"/>
    <w:tmpl w:val="EA1AF04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EB367EDE"/>
    <w:multiLevelType w:val="singleLevel"/>
    <w:tmpl w:val="EB367ED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ED969393"/>
    <w:multiLevelType w:val="singleLevel"/>
    <w:tmpl w:val="ED96939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F0DD2705"/>
    <w:multiLevelType w:val="singleLevel"/>
    <w:tmpl w:val="F0DD270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79A1131"/>
    <w:multiLevelType w:val="singleLevel"/>
    <w:tmpl w:val="F79A11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D289EE3"/>
    <w:multiLevelType w:val="singleLevel"/>
    <w:tmpl w:val="FD289EE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18C100E4"/>
    <w:multiLevelType w:val="singleLevel"/>
    <w:tmpl w:val="18C100E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3D6D92D6"/>
    <w:multiLevelType w:val="singleLevel"/>
    <w:tmpl w:val="3D6D92D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3FD478C6"/>
    <w:multiLevelType w:val="singleLevel"/>
    <w:tmpl w:val="3FD478C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493AE2E6"/>
    <w:multiLevelType w:val="singleLevel"/>
    <w:tmpl w:val="493AE2E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A05424B"/>
    <w:multiLevelType w:val="singleLevel"/>
    <w:tmpl w:val="4A0542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4FDFABD8"/>
    <w:multiLevelType w:val="singleLevel"/>
    <w:tmpl w:val="4FDFABD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58867CD2"/>
    <w:multiLevelType w:val="singleLevel"/>
    <w:tmpl w:val="58867CD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723DA7DA"/>
    <w:multiLevelType w:val="singleLevel"/>
    <w:tmpl w:val="723DA7D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7392BD6D"/>
    <w:multiLevelType w:val="singleLevel"/>
    <w:tmpl w:val="7392BD6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7"/>
  </w:num>
  <w:num w:numId="5">
    <w:abstractNumId w:val="14"/>
  </w:num>
  <w:num w:numId="6">
    <w:abstractNumId w:val="5"/>
  </w:num>
  <w:num w:numId="7">
    <w:abstractNumId w:val="13"/>
  </w:num>
  <w:num w:numId="8">
    <w:abstractNumId w:val="21"/>
  </w:num>
  <w:num w:numId="9">
    <w:abstractNumId w:val="12"/>
  </w:num>
  <w:num w:numId="10">
    <w:abstractNumId w:val="9"/>
  </w:num>
  <w:num w:numId="11">
    <w:abstractNumId w:val="20"/>
  </w:num>
  <w:num w:numId="12">
    <w:abstractNumId w:val="4"/>
  </w:num>
  <w:num w:numId="13">
    <w:abstractNumId w:val="18"/>
  </w:num>
  <w:num w:numId="14">
    <w:abstractNumId w:val="7"/>
  </w:num>
  <w:num w:numId="15">
    <w:abstractNumId w:val="10"/>
  </w:num>
  <w:num w:numId="16">
    <w:abstractNumId w:val="16"/>
  </w:num>
  <w:num w:numId="17">
    <w:abstractNumId w:val="1"/>
  </w:num>
  <w:num w:numId="18">
    <w:abstractNumId w:val="0"/>
  </w:num>
  <w:num w:numId="19">
    <w:abstractNumId w:val="15"/>
  </w:num>
  <w:num w:numId="20">
    <w:abstractNumId w:val="2"/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7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B3B4D"/>
    <w:rsid w:val="599B3B4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2018-12-01T01:44:00Z</dcterms:created>
  <dc:creator>Administrator</dc:creator>
  <cp:lastModifiedBy>Administrator</cp:lastModifiedBy>
  <dcterms:modified xsi:type="dcterms:W3CDTF">2018-12-01T01:47:58Z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