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3376" w:firstLineChars="1688"/>
        <w:jc w:val="both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>第 51天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/>
        <w:jc w:val="both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(一)个人情况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1．个人基本信息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address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．住址；地址；通讯处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．年龄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background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．背景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birthday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．生日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born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．出生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.天生的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number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．号码；数字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name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．名字；名称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voice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．声音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2．体貌描述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beautiful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.美丽的；美好的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beauty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．美；美丽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build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．身材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elder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.年纪较长的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handsome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.英俊的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pretty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.漂亮的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.相当；十分；很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strong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.强烈的；强壮的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ugly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.丑陋的；难看的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weak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.虚弱的；无力的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young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.幼小的；年轻的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3．性格特征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active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.活跃的；积极的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brave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.勇敢的；无畏的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careless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.粗心的；不小心的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caring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.体贴人的；关心他人的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clever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.聪明的；聪颖的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creative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.有创造力的；创造性的；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cute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.可爱的；机灵的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excellent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.极好的；优秀的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friendly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.友好的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funny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.奇怪的；滑稽好笑的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hard­working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.辛勤的；努力工作的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helpful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.有用的；有帮助的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honest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.诚实的；老实的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humorous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.有幽默感的；滑稽有趣的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impolite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.不礼貌的；粗鲁的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kindness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．仁慈；善良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lively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.生气勃勃的；(色彩)鲜艳的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lovely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.可爱的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outgoing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.爱交际的；友好的；外向的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patient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.有耐心的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.病人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polite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.有礼貌的；客气的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popular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.受欢迎的；普遍的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quiet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.安静的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serious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.严肃的；稳重的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.羞怯的；腼腆的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silent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.不说话的；沉默的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silly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.愚蠢的；不明事理的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smart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.聪明的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strict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.严格的；严厉的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successful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.获得成功的；有成就的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talented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.有才能的；有才干的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truthful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.诚实的；真实的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understanding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.善解人意的；体谅人的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077" w:space="425"/>
            <w:col w:w="5361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3800" w:firstLineChars="19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52  </w:t>
      </w:r>
      <w:r>
        <w:rPr>
          <w:rFonts w:hint="eastAsia" w:hAnsi="宋体" w:cs="宋体"/>
          <w:sz w:val="20"/>
          <w:szCs w:val="20"/>
          <w:lang w:eastAsia="zh-CN"/>
        </w:rPr>
        <w:t>天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t>职业类型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-or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actor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．演员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doctor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．医生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-er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banker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．银行家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driver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．驾驶员；司机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engineer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．工程师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farmer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．农民；农场主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leader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．领导；领袖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manager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．经理；经营者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officer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．军官；官员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singer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．歌手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reporter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．记者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ruler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．统治者；支配者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teacher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．老师；教师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trader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．商人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worker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．工作者；工人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writer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．作者；作家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-ist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artist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．艺术家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dentist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．牙科医生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pianist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．钢琴家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scientist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．科学家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violinist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．小提琴手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-ress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actress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．女演员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不规则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．老板；上司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coach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．教练；私人教师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cook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．厨师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.烹饪；煮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fisherman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．渔民；钓鱼的人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guide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．导游；向导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．君主；国王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magician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．魔术师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musician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．音乐家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nurse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．护士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pilot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．飞行员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police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．警察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policeman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．男警察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postman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．邮递员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53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021" w:space="425"/>
            <w:col w:w="5417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(二)家庭、朋友与周围的人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\a\vs4\al(家人与亲友)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aunt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．姑母；姨母；伯母；婶母；舅母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brother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．兄；弟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cousin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．堂兄(弟、姊、妹)；表兄(弟、姊、妹)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daughter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．女儿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father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．父亲；爸爸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friend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．朋友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friendship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．友谊；友情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granddaughter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．(外)孙女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grandfather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．(外)祖父；爷爷；外公；姥爷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grandmother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．(外)祖母；奶奶；外婆；姥姥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grandparent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．祖父(母)；外祖父(母)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husband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．丈夫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mother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．母亲；妈妈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parent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．父(母)亲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sister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．姐；妹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．儿子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uncle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．舅父；叔父；伯父；姑父；姨父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wife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．妻子；太太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\a\vs4\al(其他人与人物称呼)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adult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.成年的；成人的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.成人；成年动物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baby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.幼小的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.婴儿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classmate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．同班同学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climber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．登山者；攀登者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customer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．顾客；客户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．迷；狂热爱好者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fool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．蠢人；傻瓜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．愚弄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gentleman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．先生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guest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．客人；宾客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keeper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．饲养员；保管人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．小孩；年轻人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lady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．女士；女子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human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.人的；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.人；人类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member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．成员；分子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master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．大师；能手；主人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．掌握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neighbor(＝neighbour)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．邻居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partner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．搭档；同伴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passenger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．乘客；旅客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speaker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．讲(某种语言)的人；发言者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stranger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．陌生人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student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．学生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villager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．村民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volunteer 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．义务做；自愿做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.志愿者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winner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．获胜者；优胜者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        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 54 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(三)居住环境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\a\vs4\al(房屋与住所)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bathroom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．浴室；洗手间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bedroom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．卧室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floor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garden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．花园；园子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gate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ground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．地；地面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home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．家；活动本部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000" w:firstLineChars="5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.到家；在家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house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．房子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kitchen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．厨房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room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．房间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window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．窗；窗户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yard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．院子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\a\vs4\al(社　区)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bank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．银行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bridge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building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．建筑物；房子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cinema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．电影院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club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．俱乐部；社团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crossing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．十字路口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factory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．工厂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farm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．农场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．务农；种田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field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．田野；场地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government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．政府；内阁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．大厅；礼堂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hometown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．家乡；故乡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hospital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．医院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hotel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．旅店；酒店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library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．图书馆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market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．市场；集市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museum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．博物馆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palace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．王宫；宫殿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park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．公园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place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．地点；位置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pool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．游泳池；水池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restaurant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．餐馆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road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street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supermarket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．超市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theater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．剧场；戏院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town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．镇；市镇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village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．村庄；村镇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zoo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．动物园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jc w:val="both"/>
        <w:textAlignment w:val="auto"/>
        <w:outlineLvl w:val="9"/>
        <w:rPr>
          <w:rFonts w:hint="eastAsia" w:hAnsi="宋体" w:cs="宋体"/>
          <w:sz w:val="20"/>
          <w:szCs w:val="20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55 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(四)日常活动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\a\vs4\al(日常生活起居)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asleep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.睡着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awake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.醒着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live 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．居住；生活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rest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．放松；休息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shower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．淋浴；淋浴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sleep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．睡觉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stand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．站立；忍受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wake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．(woke，woken)弄醒；醒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wear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．穿；戴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\a\vs4\al(家　务)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clean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．打扫；弄干净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.干净的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cook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．做饭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cut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．砍；切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fix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．修理；安装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fold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．折叠；对折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housework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．家务劳动；家务事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repair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．修理；修补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sweep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．扫；打扫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tidy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.整洁的；井井有条的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wash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\a\vs4\al(日常行为动作)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  <w:r>
        <w:rPr>
          <w:rFonts w:hint="eastAsia" w:hAnsi="宋体" w:cs="宋体"/>
          <w:sz w:val="20"/>
          <w:szCs w:val="20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appear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．出现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arrive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．到达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avoid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．避免；回避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become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．变成；开始变得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bring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．带来；取来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begin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．开始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climb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carry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．拿；提；扛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catch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．及时赶上；抓住；接住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clear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．清理；清除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come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．来；来到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complete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．完成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continue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．持续；继续存在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count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．数数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describe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．描述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disappear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．消失；不见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divide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．分开；分散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drop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．落下；掉下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encourage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．鼓励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grow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．种植；生长；发育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fall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．倒塌；跌倒；掉落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    第56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日常行为动作2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．找到；发现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finish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．完成；做好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give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．给；提供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guess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．猜测；估计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happen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．发生；出现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hear(heard)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．听到；听见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hold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．(过去式、过去分词held)拥有；抓住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hug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．拥抱；搂抱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keep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．保持；保留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kick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．踢；踹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kill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．杀死；弄死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knock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．敲；击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.敲击声；敲击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laugh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．发笑；笑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.笑声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leave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．离开；留下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．允许；让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manage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．完成(困难的事)；应付(困难局面)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mix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．(使)混合；融合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offer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．主动提出；自愿给予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organize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．组织；筹备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open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．开；打开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own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．拥有；有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pass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．给；递；走过；通过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pick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．采；摘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prepare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．预备；准备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prevent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．阻止；阻挠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produce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．生产；制造；出产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punish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．处罚；惩罚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reach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．到达；抵达；伸手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realize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．理解；领会；认识到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receive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．接受；收到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remind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．提醒；使想起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repeat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．重复；重做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rush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．仓促；急促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．救；救助；节约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．发送；邮寄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shake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．摇动；抖动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shout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．呼喊；喊叫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．展示；给……看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800" w:firstLineChars="4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．演出；节目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sound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．听起来好像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start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．开始；着手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stay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．停留；待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support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．支持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take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．买下；拿；取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throw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．扔；掷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touch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．触摸；感动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．尝试；设法；努力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turn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．转向；翻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use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．使用；运用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watch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．注视；观看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021" w:space="425"/>
            <w:col w:w="5417"/>
          </w:cols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sz w:val="20"/>
          <w:szCs w:val="20"/>
        </w:rPr>
        <w:t xml:space="preserve">wait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．等；等待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jc w:val="both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>57 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\a\vs4\al(同意与不同意)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accept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．接受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against </w:t>
      </w:r>
      <w:r>
        <w:rPr>
          <w:rFonts w:hint="eastAsia" w:ascii="宋体" w:hAnsi="宋体" w:eastAsia="宋体" w:cs="宋体"/>
          <w:i/>
          <w:sz w:val="20"/>
          <w:szCs w:val="20"/>
        </w:rPr>
        <w:t>prep</w:t>
      </w:r>
      <w:r>
        <w:rPr>
          <w:rFonts w:hint="eastAsia" w:ascii="宋体" w:hAnsi="宋体" w:eastAsia="宋体" w:cs="宋体"/>
          <w:sz w:val="20"/>
          <w:szCs w:val="20"/>
        </w:rPr>
        <w:t>.倚；碰；撞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agree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．同意；赞成；应允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agreement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．(意见或看法)一致；同意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allow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．允许；准许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refuse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．拒绝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\a\vs4\al(频　度)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again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.再一次；又一次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always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.总是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daily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.每日的；日常的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every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.每一；每个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hardly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.几乎不；几乎没有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never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.从不；绝不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often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.时常；常常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once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.一次；曾经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sometimes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.有时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twice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.两倍；两次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usually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.通常地；一般地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(五)学　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\a\vs4\al(学校设施)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．钟(声)；铃(声)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blackboard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．黑板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chalk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．粉笔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classroom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．教室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office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．办公室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\a\vs4\al(学习科目)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．艺术；美术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chemistry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．化学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Chinese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．语文；汉语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000" w:firstLineChars="5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.汉语的；中国的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geography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．地理(学)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history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．历史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．(＝maths)数学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physics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．物理；物理学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science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．科学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subject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．学科；科目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(六)个人兴趣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\a\vs4\al(爱　好)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．国际象棋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collect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．收集；采集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dance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．跳舞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.舞蹈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dislike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．不喜爱(的事物)；厌恶(的事物)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draw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enjoy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．享受；喜爱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favorite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 xml:space="preserve">.&amp;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．特别喜爱的(人或事物)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game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．游戏；运动；比赛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hobby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．业余爱好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interest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．兴趣；关注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000" w:firstLineChars="5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．使感兴趣；使关注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like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．喜欢；喜爱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love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．爱；喜爱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painting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．油画；绘画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sz w:val="20"/>
          <w:szCs w:val="20"/>
        </w:rPr>
        <w:t xml:space="preserve">write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．写作；写字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eastAsia="zh-CN"/>
        </w:rPr>
        <w:t>第</w:t>
      </w: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 xml:space="preserve"> 58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(七)情感与情绪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\a\vs4\al(情　感)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alone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.独自；单独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awful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.很坏的；讨厌的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disappoint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．使失望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fear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．害怕；惧怕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forget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．忘记；遗忘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．厌恶；讨厌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miss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．怀念；思念；错过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pleasure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．高兴；愉快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pride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．自豪；骄傲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regret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．感到遗憾；懊悔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remember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．记住；记起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sadness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．悲伤；悲痛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satisfaction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．满足；满意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shame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．羞耻；羞愧；惭愧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sorry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.难过的；惋惜的；抱歉的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surprise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．惊奇；惊讶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．使吃惊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trouble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．问题；苦恼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worry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．担心；担忧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\a\vs4\al(情　绪)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t>积极一面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excited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.激动的；兴奋的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exciting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.使人兴奋的；令人激动的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glad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.高兴；愿意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happy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.愉快的；高兴的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lucky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.幸运的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proud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.自豪的；骄傲的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smile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．笑；微笑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thankful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.感谢；感激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t>消极一面</w:t>
      </w:r>
      <w:r>
        <w:rPr>
          <w:rFonts w:hint="eastAsia" w:ascii="宋体" w:hAnsi="宋体" w:eastAsia="宋体" w:cs="宋体"/>
          <w:sz w:val="20"/>
          <w:szCs w:val="20"/>
        </w:rPr>
        <w:t xml:space="preserve">afraid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.害怕；畏惧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angry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.生气的；发怒的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bored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.厌倦的；烦闷的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boring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.没趣的；令人厌倦的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crazy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.不理智的；疯狂的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．哭；叫喊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lonely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.孤独的；寂寞的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nervous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.焦虑的；担忧的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.(令人)悲哀的；(令人)难过的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surprised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.惊奇的；感觉意外的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terrible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.非常讨厌的；可怕的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tired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.疲倦的；疲劳的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59天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sz w:val="20"/>
          <w:szCs w:val="20"/>
        </w:rPr>
        <w:t>八)人际交往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\a\vs4\al(社会行为)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absent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.缺席；不在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argue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．争吵；争论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attend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．出席；参加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believe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．相信；认为有可能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care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．关心；担忧；在意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cheat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．欺骗；蒙骗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.骗子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cheer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．欢呼；喝彩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depend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．依靠；信赖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fight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．打架；战斗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interview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．采访；面试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.面试；访谈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invite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．邀请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kiss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．亲吻；接吻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．借给；借出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marry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．结婚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meet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．遇见；相逢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．点头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peace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．和平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praise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．表扬；赞扬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promise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．承诺；诺言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．许诺；承诺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return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．归还；回来；返回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warn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．警告；告诫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\a\vs4\al(表结果)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achieve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．达到；完成；成功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beat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．敲打；打败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fail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．不及格；失败；未能(做到)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improve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．改进；改善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lose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．丢失；失去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realize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．理解；领会；认识到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result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．结果；后果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succeed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．实现目标；成功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success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．成功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．赢；赢得；获胜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\a\vs4\al(合作与交流)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communicate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．交流；沟通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communication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．交流；沟通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conversation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．交谈；谈话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discuss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．讨论；商量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discussion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．讨论；商量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excuse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．原谅；宽恕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explain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．解释；说明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express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．表示；表达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greet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．和……打招呼；迎接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help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．帮助；援助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introduce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．介绍；引见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introduction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．介绍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join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．参加；加入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mention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．提到；说到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reply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．回答；回复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share </w:t>
      </w:r>
      <w:r>
        <w:rPr>
          <w:rFonts w:hint="eastAsia" w:ascii="宋体" w:hAnsi="宋体" w:eastAsia="宋体" w:cs="宋体"/>
          <w:i/>
          <w:sz w:val="20"/>
          <w:szCs w:val="20"/>
        </w:rPr>
        <w:t>vt</w:t>
      </w:r>
      <w:r>
        <w:rPr>
          <w:rFonts w:hint="eastAsia" w:ascii="宋体" w:hAnsi="宋体" w:eastAsia="宋体" w:cs="宋体"/>
          <w:sz w:val="20"/>
          <w:szCs w:val="20"/>
        </w:rPr>
        <w:t>.分享；共享；分摊；共用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speech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．讲话；发言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sz w:val="20"/>
          <w:szCs w:val="20"/>
        </w:rPr>
        <w:t xml:space="preserve">trust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．相信；信任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>60天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\a\vs4\al(提出建议、观点与看法)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advise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．劝告；建议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advice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．劝告；建议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opinion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．意见；想法；看法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purpose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．目的；目标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suggest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．建议；提议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suggestion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think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．认为；想；思考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idea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．想法；主意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mean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．意思是；打算；意欲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mind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．头脑；心智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(九)计划与安排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\a\vs4\al(希望与愿望)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dream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．梦想；睡梦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．做梦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expect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．预料；期待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hope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．希望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imagine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．想象；设想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wish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．希望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wonder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．想知道；琢磨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\a\vs4\al(意愿与打算)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decide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．决定；选定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decision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．决定；抉择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．打算；计划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preparation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．准备；准备工作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ready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.准备好的；愿意的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step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．步；步骤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want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．需要；想要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\a\vs4\al(时间与日期)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1．月份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January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．一月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February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．二月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March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．三月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April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．四月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．五月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June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．六月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July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．七月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August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．八月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September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．九月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October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．十月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November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．十一月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December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．十二月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2．星期与日期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Monday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020" w:space="425"/>
            <w:col w:w="5417"/>
          </w:cols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Friday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Saturday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Tuesday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Wednesday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Thursday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Sunday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．星期日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3．时间段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century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．百年；世纪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childhood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．童年；幼年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future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．未来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nowadays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.现今；现在；目前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period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．一段时间；时期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quarter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．一刻钟；四分之一</w:t>
      </w:r>
    </w:p>
    <w:p>
      <w:p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docGrid w:type="lines" w:linePitch="312" w:charSpace="0"/>
        </w:sect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>61天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(十)节假日活动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\a\vs4\al(节日与假日)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Christmas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．圣诞节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festival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．(音乐、戏剧等的)会演节；节日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holiday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．假日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vacation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．假期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\a\vs4\al(庆祝活动)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celebrate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．庆祝；庆贺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congratulate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．祝贺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party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．聚会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(十一)购　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\a\vs4\al(商　品)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1．衣服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blouse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．(女士)短上衣；衬衫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clothes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.)衣服；服装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coat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．外套；外衣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．连衣裙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.穿衣服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jacket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．夹克衫；短上衣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shirt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．衬衫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shorts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.)短裤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skirt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．裙子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sweater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．毛衣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trousers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.)裤子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T­shirt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．T恤衫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2．鞋帽配饰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backpack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．背包；旅行包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．(尤指有帽舌的)帽子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glasses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.)眼镜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glove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．(分手指的)手套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handbag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．小手提包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．帽子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．戒指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scarf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．围巾；披巾；头巾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．短袜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watch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．表；手表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\a\vs4\al(商品交易)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afford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．承担得起(后果)；买得起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cost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．花费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.花费；价钱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．协议；交易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expensive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.昂贵的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．适合；合身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free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.免费的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instruction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．指示；命令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list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．列表；列清单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.名单；清单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．付费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．价格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product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．产品；制品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provide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．提供；供应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．特价销售；出售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sell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．出售；销售；卖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spend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．花(时间、钱等)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value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．价值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.重视；珍视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wealth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．财富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worth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.值得；有……价值(的)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62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021" w:space="425"/>
            <w:col w:w="5417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(十二)饮　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\a\vs4\al(食　物)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fruit n. 水果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apple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．苹果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banana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．香蕉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grape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．葡萄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lemon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．柠檬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orange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．橙子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pear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strawberry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．草莓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watermelon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．西瓜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meat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．(可食用的)肉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beef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．牛肉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chicken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．鸡肉；鸡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food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．食物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biscuit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．饼干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bread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．面包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butter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．黄油；奶油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chocolate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．巧克力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cookie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．曲奇饼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cream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．奶油；乳脂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dumpling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．饺子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egg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．蛋；鸡蛋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hamburger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．汉堡包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pancake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．烙饼；薄饼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pie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．果馅饼；果馅派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noodle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．面条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．大米；米饭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salad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．沙拉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sandwich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．三明治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dessert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．(饭后)甜点；甜食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cake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．蛋糕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candy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．糖果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honey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．蜂蜜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ice­cream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．冰激凌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vegetable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．蔬菜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carrot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．胡萝卜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corn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．玉米；谷物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tomato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．西红柿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potato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．土豆；马铃薯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</w:t>
      </w: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63 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space="425" w:num="1"/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\a\vs4\al(饮　品)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coffee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．咖啡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drink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．饮料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juice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．果汁；饮料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milk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．牛奶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soup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tea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．茶；茶叶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yogurt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．酸奶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\a\vs4\al(进食与感觉)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breakfast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．早餐；早饭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dinner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．(中午或晚上吃的)正餐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delicious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.可口的；美味的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feed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．喂养；饲养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hungry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.饥饿的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lunch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．午餐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．一餐所吃的食物；早(或午，晚)餐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smell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．气味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．发出……气味；闻到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soft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.软的；柔软的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sweet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.甜蜜的；甜的；含糖的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taste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．有……的味道；品尝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800" w:firstLineChars="4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．味道；滋味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hAnsi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thirsty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.口渴的；渴望</w:t>
      </w:r>
      <w:r>
        <w:rPr>
          <w:rFonts w:hint="eastAsia" w:hAnsi="宋体" w:cs="宋体"/>
          <w:sz w:val="20"/>
          <w:szCs w:val="20"/>
          <w:lang w:eastAsia="zh-CN"/>
        </w:rPr>
        <w:t>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十三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卫生与健康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\a\vs4\al(身体部位)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．手臂；上肢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blood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body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．身体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brain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．耳朵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eye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．眼睛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face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finger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．手指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foot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．脚；足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hair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．头发；毛发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hand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head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heart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．心脏；内心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knee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．膝；膝盖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mouth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neck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．颈；脖子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．鼻子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shoulder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．肩；肩膀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stomach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．胃；腹部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tail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．尾巴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throat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．咽喉；喉咙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tooth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.teeth)牙齿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          第64天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\a\vs4\al(疾病与伤痛)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cough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．咳嗽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fever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．发烧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headache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．头痛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hurt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．(使)疼痛；受伤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ill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.有病；不舒服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stomachache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．胃痛；腹痛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toothache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．牙痛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\a\vs4\al(医疗与健康)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alive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.活着；有生气的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blind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.瞎的；失明的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dead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.死的；失去生命的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deaf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.聋的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death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．死；死亡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．灭亡；死亡；消失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fine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.健康的；美好的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health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．健康；人的身体(或精神)状态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healthy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.健康的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medicine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．药；医学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安全与守则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\a\vs4\al(安　全)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danger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．危险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dangerous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.危险的；不安全的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life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.lives)生活；生命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risk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．危险；风险；冒险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safe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.安全的；无危险的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safety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．安全；安全性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\a\vs4\al(守　则)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规则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follow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．遵循；跟随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rule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．规则；规章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(十五)天　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cloudy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.多云的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cold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.寒冷的；冷的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dark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.黑暗的；昏暗的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.干燥的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.热的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rainy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.阴雨的；多雨的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snowy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.下雪的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storm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．暴风雨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sunny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.晴朗的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warm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.温暖的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weather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．天气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.湿的；潮湿的；下雨的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windy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.多风的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>65天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(十六)文娱与体育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\a\vs4\al(影视与戏剧)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act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．扮演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.表演者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cartoon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．卡通片；动画片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director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．导演；部门负责人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film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．电影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hero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．英雄；男主角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movie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．电影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opening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．开幕式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role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．作用；角色；职能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screen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．屏幕；银幕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\a\vs4\al(音乐与乐器)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drum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guitar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．吉他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musical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.音乐的；有音乐天赋的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violin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．小提琴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．流行音乐；流行乐曲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rock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．摇滚乐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800" w:firstLineChars="9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球类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baseball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．棒球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basketball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．篮球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soccer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．(英式)足球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volleyball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．排球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football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．(美式)橄榄球；足球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tennis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．网球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600" w:firstLineChars="8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t>赛事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compete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．竞争；对抗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competition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．竞争；比赛；竞赛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jump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．跳；跃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race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．竞赛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run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．跑；奔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shoot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．(shot)射击；发射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team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．队；组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train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．训练；培训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training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．训练；培训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(十七)旅游与交通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\a\vs4\al(旅　游)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beach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．海滩；沙滩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camp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．扎营；扎帐篷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journey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．(尤指长途)旅行；行程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local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.当地的；本地的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passport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．护照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picnic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．野餐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ride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．供乘骑的游乐设施；短途旅程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tourist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．旅行者；观光者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travel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．旅行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traveler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．旅行者；漂泊者；旅客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trip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．旅游；旅行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visit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．拜访；参观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visitor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．游客；访问者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>66天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\a\vs4\al(交　通)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1．交通设施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airport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．机场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railway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．铁路；铁道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．电(视)台；车站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stop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．车站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.停止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traffic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．交通；路上行驶的车辆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．方式；路线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2．交通工具与交通方式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bicycle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．自行车；脚踏车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boat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．小船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drive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．开车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fly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．(flew)飞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plane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．飞机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ride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．骑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.旅程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ship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subway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train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．火车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truck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．卡车；货车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walk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．行走；步行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wheel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．车轮；轮子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(十八)日常用品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\a\vs4\al(学习用品)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crayon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．彩色铅笔(或粉笔、蜡笔)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dictionary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．词典；字典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notebook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．笔记本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ruler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．尺；直尺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\a\vs4\al(生活用品)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alarm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．闹钟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bottle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．瓶子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candle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．蜡烛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clock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．时钟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diary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．日记；日记簿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flag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．旗；旗帜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gift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．礼物；赠品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key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．钥匙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knife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</w:t>
      </w:r>
      <w:r>
        <w:rPr>
          <w:rFonts w:hint="eastAsia" w:ascii="宋体" w:hAnsi="宋体" w:eastAsia="宋体" w:cs="宋体"/>
          <w:i/>
          <w:sz w:val="20"/>
          <w:szCs w:val="20"/>
        </w:rPr>
        <w:t>pl</w:t>
      </w:r>
      <w:r>
        <w:rPr>
          <w:rFonts w:hint="eastAsia" w:ascii="宋体" w:hAnsi="宋体" w:eastAsia="宋体" w:cs="宋体"/>
          <w:sz w:val="20"/>
          <w:szCs w:val="20"/>
        </w:rPr>
        <w:t>.knives)刀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match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．火柴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mirror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．镜子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photo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．照片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picture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．照片；图画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ticket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．票；入场券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tool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．工具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umbrella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．伞；雨伞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        第67天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(十九)语言学习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\a\vs4\al(学习策略)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grammar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．语法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knowledge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．知识；学问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language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．语言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meaning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．意义；意思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memory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．记忆；回忆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pronounce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pronunciation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．发音；读音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sentence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．句子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skill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．技艺；技巧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word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．单词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(二十)自　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\a\vs4\al(动物与植物)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1．植物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bamboo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．竹子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cotton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．棉；棉花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grass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．草；草地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leaf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．叶；叶子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plant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．植物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.种植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2．动物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animal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．动物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．蚂蚁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bear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elephant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fish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．鱼；鱼肉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fox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．狐狸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giraffe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．长颈鹿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hen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．母鸡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horse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．狮子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monkey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．猴子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mouse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．老鼠；耗子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panda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．熊猫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．宠物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rabbit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．兔；野兔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sheep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．羊；绵羊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snake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tiger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．老虎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wolf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\a\vs4\al(自然地貌)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coast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．海岸；海滨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desert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．沙漠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forest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．森林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island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lake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．湖，湖泊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land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．陆地；大地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mountain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．高山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nature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．自然界；大自然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ocean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．大海；海洋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river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．河；江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rock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．岩石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．海；海洋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>68天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\a\vs4\al(宇宙太空)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earth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．地球；世界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planet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．行星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sky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．天空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space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．空间；太空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．明星；星星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\a\vs4\al(自然资源)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air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．空气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．煤；煤块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metal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．金属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oil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．油；石油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smoke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．烟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.冒烟；吸烟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soil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．土壤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wild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.野生的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\a\vs4\al(方位与空间)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along </w:t>
      </w:r>
      <w:r>
        <w:rPr>
          <w:rFonts w:hint="eastAsia" w:ascii="宋体" w:hAnsi="宋体" w:eastAsia="宋体" w:cs="宋体"/>
          <w:i/>
          <w:sz w:val="20"/>
          <w:szCs w:val="20"/>
        </w:rPr>
        <w:t>prep</w:t>
      </w:r>
      <w:r>
        <w:rPr>
          <w:rFonts w:hint="eastAsia" w:ascii="宋体" w:hAnsi="宋体" w:eastAsia="宋体" w:cs="宋体"/>
          <w:sz w:val="20"/>
          <w:szCs w:val="20"/>
        </w:rPr>
        <w:t>.沿着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among </w:t>
      </w:r>
      <w:r>
        <w:rPr>
          <w:rFonts w:hint="eastAsia" w:ascii="宋体" w:hAnsi="宋体" w:eastAsia="宋体" w:cs="宋体"/>
          <w:i/>
          <w:sz w:val="20"/>
          <w:szCs w:val="20"/>
        </w:rPr>
        <w:t>prep</w:t>
      </w:r>
      <w:r>
        <w:rPr>
          <w:rFonts w:hint="eastAsia" w:ascii="宋体" w:hAnsi="宋体" w:eastAsia="宋体" w:cs="宋体"/>
          <w:sz w:val="20"/>
          <w:szCs w:val="20"/>
        </w:rPr>
        <w:t>.在(其)中；……之一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anywhere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.任何地方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around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.在周围；大约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000" w:firstLineChars="5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prep</w:t>
      </w:r>
      <w:r>
        <w:rPr>
          <w:rFonts w:hint="eastAsia" w:ascii="宋体" w:hAnsi="宋体" w:eastAsia="宋体" w:cs="宋体"/>
          <w:sz w:val="20"/>
          <w:szCs w:val="20"/>
        </w:rPr>
        <w:t>.在……周围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close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.(在空间、时间上)接近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direction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．方向；方位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east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.东方的；东部的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800" w:firstLineChars="4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.向东；朝东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.东；东方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eastern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.东方的；东部的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everywhere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.处处；到处；各个地方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left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．左边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.向左边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north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．北；北方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.北方的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northern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.北方的；北部的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position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．位置；地方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right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.向右边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.右边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south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.南方的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.南；南方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southern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.南方的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west </w:t>
      </w:r>
      <w:r>
        <w:rPr>
          <w:rFonts w:hint="eastAsia" w:ascii="宋体" w:hAnsi="宋体" w:eastAsia="宋体" w:cs="宋体"/>
          <w:i/>
          <w:sz w:val="20"/>
          <w:szCs w:val="20"/>
        </w:rPr>
        <w:t>adv</w:t>
      </w:r>
      <w:r>
        <w:rPr>
          <w:rFonts w:hint="eastAsia" w:ascii="宋体" w:hAnsi="宋体" w:eastAsia="宋体" w:cs="宋体"/>
          <w:sz w:val="20"/>
          <w:szCs w:val="20"/>
        </w:rPr>
        <w:t>.向西；朝西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800" w:firstLineChars="4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.向西的；西部的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.西；西方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western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.西方国家的；(尤指)欧美的；西方的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\a\vs4\al(季　节)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autumn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．秋天；秋季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season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．季；季节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spring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．春天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summer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．夏天；夏季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winter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．冬天；冬季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val="en-US" w:eastAsia="zh-CN"/>
        </w:rPr>
        <w:t>第 69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021" w:space="425"/>
            <w:col w:w="5417"/>
          </w:cols>
          <w:rtlGutter w:val="0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(二十一)世界与环境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\a\vs4\al(国家、民族与人口)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1.</w:t>
      </w:r>
      <w:r>
        <w:rPr>
          <w:rFonts w:hint="eastAsia" w:ascii="宋体" w:hAnsi="宋体" w:eastAsia="宋体" w:cs="宋体"/>
          <w:sz w:val="20"/>
          <w:szCs w:val="20"/>
        </w:rPr>
        <w:t xml:space="preserve">Asia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．亚洲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Asian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.亚洲(人)的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.亚洲人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China中国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2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Japan 日本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2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Korea 朝鲜，韩国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India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．印度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Indian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．印度人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.印度的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2.</w:t>
      </w:r>
      <w:r>
        <w:rPr>
          <w:rFonts w:hint="eastAsia" w:ascii="宋体" w:hAnsi="宋体" w:eastAsia="宋体" w:cs="宋体"/>
          <w:sz w:val="20"/>
          <w:szCs w:val="20"/>
        </w:rPr>
        <w:t xml:space="preserve">Europe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．欧洲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European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．欧洲人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.欧洲(人)的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Britain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．(＝Great Britain)大不列颠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British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.英国(人)的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England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．英格兰；英国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France法国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Germany德国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London伦敦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3.</w:t>
      </w:r>
      <w:r>
        <w:rPr>
          <w:rFonts w:hint="eastAsia" w:ascii="宋体" w:hAnsi="宋体" w:eastAsia="宋体" w:cs="宋体"/>
          <w:sz w:val="20"/>
          <w:szCs w:val="20"/>
        </w:rPr>
        <w:t xml:space="preserve">American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.美国的；美洲的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200" w:firstLineChars="6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．美国人；美洲人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Canada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．加拿大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Canadian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.加拿大的；加拿大人的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200" w:firstLineChars="6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．加拿大人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200" w:firstLineChars="1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4.</w:t>
      </w:r>
      <w:r>
        <w:rPr>
          <w:rFonts w:hint="eastAsia" w:ascii="宋体" w:hAnsi="宋体" w:eastAsia="宋体" w:cs="宋体"/>
          <w:sz w:val="20"/>
          <w:szCs w:val="20"/>
        </w:rPr>
        <w:t xml:space="preserve">Africa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．非洲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600" w:firstLineChars="3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African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．非洲人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.非洲(人)的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5.</w:t>
      </w:r>
      <w:r>
        <w:rPr>
          <w:rFonts w:hint="eastAsia" w:ascii="宋体" w:hAnsi="宋体" w:eastAsia="宋体" w:cs="宋体"/>
          <w:sz w:val="20"/>
          <w:szCs w:val="20"/>
        </w:rPr>
        <w:t xml:space="preserve">Australia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．澳大利亚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600" w:firstLineChars="3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Australian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．澳大利亚人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1200" w:firstLineChars="6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.澳大利亚的；澳大利亚人的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\a\vs4\al(环境保护)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dirty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.脏的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energy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．精力；力量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environment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．环境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fresh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.新鲜的；清新的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litter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．乱扔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.垃圾；废弃物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．杂乱；不整洁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noise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．声音；噪音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noisy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.吵闹的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pollute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．污染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pollution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．污染；污染物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protect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．保护；防护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recycle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．回收利用；再利用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rubbish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．垃圾；废弃物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waste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 xml:space="preserve">．浪费；垃圾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．浪费；滥用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hAnsi="宋体" w:cs="宋体"/>
          <w:sz w:val="20"/>
          <w:szCs w:val="20"/>
          <w:lang w:val="en-US" w:eastAsia="zh-CN"/>
        </w:rPr>
        <w:sectPr>
          <w:type w:val="continuous"/>
          <w:pgSz w:w="11906" w:h="16838"/>
          <w:pgMar w:top="720" w:right="323" w:bottom="323" w:left="720" w:header="851" w:footer="992" w:gutter="0"/>
          <w:cols w:equalWidth="0" w:num="2">
            <w:col w:w="5219" w:space="425"/>
            <w:col w:w="5219"/>
          </w:cols>
          <w:rtlGutter w:val="0"/>
          <w:docGrid w:type="lines" w:linePitch="312" w:charSpace="0"/>
        </w:sectPr>
      </w:pPr>
      <w:r>
        <w:rPr>
          <w:rFonts w:hint="eastAsia" w:hAnsi="宋体" w:cs="宋体"/>
          <w:sz w:val="20"/>
          <w:szCs w:val="20"/>
          <w:lang w:val="en-US" w:eastAsia="zh-CN"/>
        </w:rPr>
        <w:t xml:space="preserve">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hAnsi="宋体" w:cs="宋体"/>
          <w:sz w:val="20"/>
          <w:szCs w:val="20"/>
          <w:lang w:eastAsia="zh-CN"/>
        </w:rPr>
        <w:t>第</w:t>
      </w:r>
      <w:r>
        <w:rPr>
          <w:rFonts w:hint="eastAsia" w:hAnsi="宋体" w:cs="宋体"/>
          <w:sz w:val="20"/>
          <w:szCs w:val="20"/>
          <w:lang w:val="en-US" w:eastAsia="zh-CN"/>
        </w:rPr>
        <w:t xml:space="preserve">   70   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(二十二)科普知识和现代技术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\a\vs4\al(科普知识)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modern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.现代的；当代的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scientific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.科学上的；科学的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\a\vs4\al(信息技术)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information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．信息；消息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letter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．信；函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message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．信息；消息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news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．新闻节目；新闻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newspaper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．报纸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report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．报道；公布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\a\vs4\al(发明与科技)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1．发明创造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create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．创造；创建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discover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．发现；发觉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2.物质、材料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board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．板；木板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glass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．玻璃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material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．材料；原料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silk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．丝绸；丝织物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wood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．木；木头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wooden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.木制的；木头的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plastic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.塑料的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.塑料；塑胶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4．科学技术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machine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．机器；机械装置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robot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．机器人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technology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．科技；工艺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(二十三)历史与社会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\a\vs4\al(历　史)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1．历史文化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culture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．文化；文明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influence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 xml:space="preserve">．&amp;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．影响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saying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．谚语；格言；警句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traditional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.传统的；惯例的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2．战争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army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．陆军；陆军部队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enemy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．敌人；仇人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force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．力；力量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gun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．枪；炮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war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．战争；战争状态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fldChar w:fldCharType="begin"/>
      </w:r>
      <w:r>
        <w:rPr>
          <w:rFonts w:hint="eastAsia" w:ascii="宋体" w:hAnsi="宋体" w:eastAsia="宋体" w:cs="宋体"/>
          <w:sz w:val="20"/>
          <w:szCs w:val="20"/>
        </w:rPr>
        <w:instrText xml:space="preserve">eq \a\vs4\al(社　会)</w:instrText>
      </w:r>
      <w:r>
        <w:rPr>
          <w:rFonts w:hint="eastAsia" w:ascii="宋体" w:hAnsi="宋体" w:eastAsia="宋体" w:cs="宋体"/>
          <w:sz w:val="20"/>
          <w:szCs w:val="20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condition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．条件；状况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develop </w:t>
      </w:r>
      <w:r>
        <w:rPr>
          <w:rFonts w:hint="eastAsia" w:ascii="宋体" w:hAnsi="宋体" w:eastAsia="宋体" w:cs="宋体"/>
          <w:i/>
          <w:sz w:val="20"/>
          <w:szCs w:val="20"/>
        </w:rPr>
        <w:t>v</w:t>
      </w:r>
      <w:r>
        <w:rPr>
          <w:rFonts w:hint="eastAsia" w:ascii="宋体" w:hAnsi="宋体" w:eastAsia="宋体" w:cs="宋体"/>
          <w:sz w:val="20"/>
          <w:szCs w:val="20"/>
        </w:rPr>
        <w:t>．发展；壮大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development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．发展；发育；成长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law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．法律；法规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situation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．情况；状况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social </w:t>
      </w:r>
      <w:r>
        <w:rPr>
          <w:rFonts w:hint="eastAsia" w:ascii="宋体" w:hAnsi="宋体" w:eastAsia="宋体" w:cs="宋体"/>
          <w:i/>
          <w:sz w:val="20"/>
          <w:szCs w:val="20"/>
        </w:rPr>
        <w:t>adj</w:t>
      </w:r>
      <w:r>
        <w:rPr>
          <w:rFonts w:hint="eastAsia" w:ascii="宋体" w:hAnsi="宋体" w:eastAsia="宋体" w:cs="宋体"/>
          <w:sz w:val="20"/>
          <w:szCs w:val="20"/>
        </w:rPr>
        <w:t>.社会的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society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．社会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(二十四)故事与诗歌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joke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．笑话；玩笑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novel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．(长篇)小说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poem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．诗；韵文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" w:lineRule="atLeast"/>
        <w:ind w:firstLine="400" w:firstLineChars="200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story </w:t>
      </w:r>
      <w:r>
        <w:rPr>
          <w:rFonts w:hint="eastAsia" w:ascii="宋体" w:hAnsi="宋体" w:eastAsia="宋体" w:cs="宋体"/>
          <w:i/>
          <w:sz w:val="20"/>
          <w:szCs w:val="20"/>
        </w:rPr>
        <w:t>n</w:t>
      </w:r>
      <w:r>
        <w:rPr>
          <w:rFonts w:hint="eastAsia" w:ascii="宋体" w:hAnsi="宋体" w:eastAsia="宋体" w:cs="宋体"/>
          <w:sz w:val="20"/>
          <w:szCs w:val="20"/>
        </w:rPr>
        <w:t>．故事；小</w:t>
      </w:r>
      <w:r>
        <w:rPr>
          <w:rFonts w:hint="eastAsia" w:hAnsi="宋体" w:cs="宋体"/>
          <w:sz w:val="20"/>
          <w:szCs w:val="20"/>
          <w:lang w:eastAsia="zh-CN"/>
        </w:rPr>
        <w:t>说</w:t>
      </w:r>
      <w:bookmarkStart w:id="0" w:name="_GoBack"/>
      <w:bookmarkEnd w:id="0"/>
    </w:p>
    <w:sectPr>
      <w:type w:val="continuous"/>
      <w:pgSz w:w="11906" w:h="16838"/>
      <w:pgMar w:top="720" w:right="323" w:bottom="323" w:left="720" w:header="851" w:footer="992" w:gutter="0"/>
      <w:cols w:equalWidth="0" w:num="2">
        <w:col w:w="5219" w:space="425"/>
        <w:col w:w="5219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EBF1DF"/>
    <w:multiLevelType w:val="singleLevel"/>
    <w:tmpl w:val="EFEBF1DF"/>
    <w:lvl w:ilvl="0" w:tentative="0">
      <w:start w:val="14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33D80"/>
    <w:rsid w:val="47733D8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2018-08-18T08:04:00Z</dcterms:created>
  <dc:creator>Administrator</dc:creator>
  <cp:lastModifiedBy>Administrator</cp:lastModifiedBy>
  <dcterms:modified xsi:type="dcterms:W3CDTF">2018-08-18T08:36:07Z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