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【中考短语分类记】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/>
          <w:sz w:val="20"/>
          <w:szCs w:val="20"/>
          <w:highlight w:val="none"/>
          <w:lang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第二十三天</w:t>
      </w:r>
    </w:p>
    <w:p>
      <w:pPr>
        <w:pStyle w:val="4"/>
        <w:jc w:val="both"/>
        <w:rPr>
          <w:rFonts w:hint="eastAsia"/>
          <w:sz w:val="20"/>
          <w:szCs w:val="20"/>
          <w:highlight w:val="none"/>
          <w:lang w:val="en-US" w:eastAsia="zh-CN"/>
        </w:rPr>
        <w:sectPr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同一动词型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（一） come短语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across（偶然）遇见（或发现）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from来自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into进入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in进来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out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出版；发表；开花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on快点儿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true（希望等）实现；成为现实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up with想出；提出（主意、计划或回答等）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back回来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（二）give 短语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give up放弃 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give in投降；屈服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give away赠送；捐赠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give out分发；散发 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give back还给；归还；恢复(健康等)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（三）look短语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after照顾；照看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at看；朝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看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down upon/on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瞧不起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look forward to盼望；期待 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for寻找；寻求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like看起来像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out of 往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外看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out当心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through浏览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look up（在词典、参考书等中）查阅；查找 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up to钦佩；仰慕；看得起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over检查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（四）put短语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away把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暂时收起来；储存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备用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back放回原处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down写下；放下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put off推迟；拖延 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on穿上；上演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out扑灭；熄灭（火）；关掉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up搭起；举起；张贴（海报）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（五）take短语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after（在外貌或行为）与（父母等）相像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away拿走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take care of照顾；处理 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care当心；小心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off脱下（衣服）；（飞机等）起飞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out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取出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take part in参加 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place发生；出现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pride in对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感到自豪 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up（尤指为消遣）学着做；开始做；占用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action(s)采取行动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5" w:leftChars="0" w:hanging="425" w:firstLineChars="0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in吸入；吞入（体内）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815" w:firstLineChars="1900"/>
        <w:textAlignment w:val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第二十四天</w:t>
      </w:r>
    </w:p>
    <w:p>
      <w:pPr>
        <w:pStyle w:val="4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4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同一介词</w:t>
      </w:r>
      <w:r>
        <w:rPr>
          <w:rFonts w:hint="eastAsia"/>
          <w:sz w:val="20"/>
          <w:szCs w:val="20"/>
          <w:highlight w:val="none"/>
          <w:lang w:val="en-US" w:eastAsia="zh-CN"/>
        </w:rPr>
        <w:t>/副词型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（七）about短语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sure about确信；对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有把握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care about关心；在意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talk about谈论；讨论；议论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think about思考；思索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worry about担心；烦恼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（八）after短语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after all毕竟；终归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after class下课后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run after追逐；追赶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（九）as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as a result(作为)结果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as far as I know据我所知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as for至于；关于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as long as只要；既然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as soon as一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就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as usual通常；平常地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as well也；还有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such as例如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dictionaries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2014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the same as和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相同；与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一致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（十）at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birth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出生时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first/at the beginning of起初；起先/在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开始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last最后；终于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least至少；不少于；起码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once立即；马上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the same time同时；一起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times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有时；偶尔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night在晚上；在夜里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the top of...在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顶部或顶端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the moment此时；现在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present目前；现在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laugh at嘲笑；取笑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aim at瞄准；针对；致力于；旨在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shout at冲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大声叫嚷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at the age of在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岁时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（十一）away短语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far away在远处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keep away from避免接近；远离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away把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收好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right away立刻；马上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run away逃跑；跑掉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take away拿走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throw away扔掉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（十二）back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bring back恢复；使想起；归还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call (sb.) back（给某人）回电话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back回来；想起来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give back归还；送回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pay back偿还(借款等)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talk back回嘴；顶嘴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（十三）by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by air(bus, train, ship)乘飞机（公共汽车、火车、轮船）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by bike骑自行车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by the way顺便一提；附带说说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go by（指时间）过去；消逝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by mistake错误地；无意中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by accident偶然地；意外地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by the time...到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时候（为止）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drop by顺便访问；随便进入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pass by路过；经过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by the end of到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为止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（十四）down短语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cut down砍倒；减少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die down逐渐变弱；逐渐消失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fall down突然倒下；跌倒；倒塌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down upon看不起；轻视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down放下；写下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take down拆除；往下拽；记录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turn down把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调低；关小；拒绝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up and down上上下下；起伏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write down写下；记下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let...down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使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u w:val="singl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失望或沮丧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lie down躺下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break down停止运转；出故障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2409" w:firstLineChars="1200"/>
        <w:textAlignment w:val="auto"/>
        <w:rPr>
          <w:rFonts w:hint="eastAsia" w:ascii="Times New Roman" w:hAnsi="Times New Roman" w:eastAsia="宋体" w:cs="Times New Roman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highlight w:val="none"/>
          <w:lang w:val="en-US" w:eastAsia="zh-CN"/>
        </w:rPr>
        <w:t>第二十五天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（十五）for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for example例如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for sure无疑；肯定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for ever永远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as for至于；关于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ask for要求；请求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for寻找；寻求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pay for付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账；付买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的钱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prepare for为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做准备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thanks for为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而感谢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wait for等候；等待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care for照顾；非常喜欢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（十六）from短语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across from在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对面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be/come from来自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far from远离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from now on从今以后；今后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from then on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从那时起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from time to time不时；偶尔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from...to...从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到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hear from收到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的来信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learn...from...向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学习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keep away from避免接近；远离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stay away from...与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保持距离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（十七）in短语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all in all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总之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have...in common有相同特征；（想法、兴趣等方面）相同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a hurry匆忙；很快地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all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总共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in danger处在危险状态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fact实际上；其实；确切地说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the front of在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的前面（在内部）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front of在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的前面（在外部）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English用英语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general通常；大体上；一般而言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order to/that为了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in order按顺序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one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 opinion依某人来看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in person亲身；亲自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public当众；公开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silence沉默；无声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a row连续不断地；排成一行的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that case既然那样；假使那样的话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the future未来；将来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the way挡道的；妨碍人的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in total总共；合计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believe in信任；信赖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do well in在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方面做得好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in a word总之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（十八）into短语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change...into转换成；把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变成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divide...into把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分成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fall into落入；陷入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get into陷入；参与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knock into撞上；偶然碰到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look into向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里面看去；调查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turn...into把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变成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walk into走路时撞着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（十九）of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 kind of一种；一类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 lot of/lots of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/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 number of许多；大量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 set of 一套；一副；一组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 pair of一双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 couple of两个；一对；几个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all kinds of各种各样的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dream of梦见；渴望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ahead of在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前面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be in control of掌管；管理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kind of稍微；有点儿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because of因为；由于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made of由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制成的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first of all首先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full of满是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的；（有）大量的；（有）丰富的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get out of离开；从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出来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hear of听说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hundreds of几百；成百上千的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instead of代替；而不是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of course当然；自然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run out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(of)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用尽；耗尽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thousands of成千上万的；几千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第二十六天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（二十）off短语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break off突然中止；中断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clean...off把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擦掉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cut off切除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get off下车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go off（闹钟）发出响声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kick sb.off开除某人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off推迟；拖延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shut off关闭；停止运转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set off动身；起程；使爆发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take off起飞；脱下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turn off</w:t>
      </w:r>
      <w:bookmarkStart w:id="0" w:name="OLE_LINK13"/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关掉</w:t>
      </w:r>
      <w:bookmarkEnd w:id="0"/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fall off从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上跌落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（二十一）on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on board在船上（或飞机上、火车上）</w:t>
      </w:r>
      <w:bookmarkStart w:id="1" w:name="_GoBack"/>
      <w:bookmarkEnd w:id="1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on business出差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on show展览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on duty值日；值班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on foot走路；步行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on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sale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廉价出售；出售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on the weekend/on weekends（在）周末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on the right/left在右边/左边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on time准时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concentrate on全神贯注；聚精会神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depend on依靠；信赖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get on上车；进展；应付；过活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hold on等一等（别挂电话）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keep on继续（进行）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on vacation在度假；在假期中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pass on传递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on穿；戴上；上演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try on试穿；试试看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turn on打开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work on从事；继续工作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（二十二）out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blow out吹灭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break out(战争、火灾等)突然发生；爆发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bring out使显现；使表现出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check out察看；观察；核实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out of danger脱离危险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clean out清除；把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打扫干净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cut out删除；删去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find out查明；发现；了解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get out of离开；从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出来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give out分发；散发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go out外出（娱乐）；熄灭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hand out分发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hang out闲逛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lay out摆弄；布置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leave out不包括；不提及；忽略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look out留神；当心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point out指出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put out扑灭；熄灭（火）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sell out卖完；售光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set out出发；启程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send out发出；派遣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try out参加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选拔；试用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work out成功地发展；解决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第二十七天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（二十三）over短语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all over到处；遍及各处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fall over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  <w:u w:val="single"/>
        </w:rPr>
        <w:t>绊倒；跌倒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go over仔细检查；复习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look over检查；浏览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over and over again反复；多次重复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over顺便来访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get over克服；恢复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（二十四）to 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according to根据；按照；据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所说；视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而定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add...to...把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加到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中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belong to属于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close to几乎；接近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lead to导致；导向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listen to听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next to紧靠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的旁边；贴近；最接近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pay attention to对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注意；留心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shout to对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大声喊叫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stick to坚持；固守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thanks to幸亏；由于；因为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to be honest老实说；说实在的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to one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s surprise令某人惊讶的是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to start with首先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point to指向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bring good luck to...给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带来好运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write to写信给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happen to碰巧；发生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turn to求助；转向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（二十五）up短语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bring up教育；培养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call sb.up打电话给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;号召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cheer up使振奋；使高兴起来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clean up（把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）打扫干净；（把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）收拾整齐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dress up穿上盛装；装扮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end up以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结束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fix up修理；修补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get up起床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grow up成长；长大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hang up挂断电话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hurry up赶快；快点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make up编造；组成；化妆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pick up捡起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put up张贴；搭建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ring up打电话给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set up建立；创立；开办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show up出席；露面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stay up不睡觉；熬夜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take up（尤指为消遣）学着做；开始做；占据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turn up开大（声音）；出现；来到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use up用完；用光；耗尽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wake up睡醒；醒来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第二十八天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（二十六）with短语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agree with赞同；持相同意见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begin with以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开始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catch up with赶上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come up with提出；想出（主意、回答等）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connect with与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相连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compare...with比较；对比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deal/do with处理；应付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fall in love with爱上（某人或某物）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get along/on with与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友好相处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make friends with与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交友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part with与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分开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（二十七）how词组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how far多远（问距离）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how long(时间)多久；（某物）多长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how often多久一次（问频率）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how soon多快（问时间间隔）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how many多少（提问可数名词）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how much价钱；多少（提问不可数名词）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how old多大年纪；几岁</w:t>
      </w:r>
    </w:p>
    <w:p>
      <w:pPr>
        <w:pStyle w:val="4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形容词短语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able to有能力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；会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afraid/terrified of/to害怕；害怕去做；不敢去做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angry with生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的气；对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感到气愤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bad for对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有害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different from与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不同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good with善于应付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的；对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有办法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strict with对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严格要求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known/famous for以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闻名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friendly/kind to对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友好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be friends with (sb.)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full of/filled with装满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good at...擅长于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be good for对……有好处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interested in对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感兴趣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late for...因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迟到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made from用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材料制成（从制成品中看不出原材料）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made of用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材料制成（从制成品中看得出原材料）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satisfied with对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满意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popular with受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欢迎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proud of对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感到自豪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ready to愿意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；准备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strict in对（某事）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严格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strict with对（某人）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严格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supposed to被期望；应该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surprised at对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惊讶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sure about确信；对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有把握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thirsty for渴望；渴求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used for/to do用来做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used to doing习惯于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(be)of medium height中等身高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 xml:space="preserve">(be)of medium build中等身材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similar to与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相像的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up to由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决定；是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eastAsia="zh-CN"/>
        </w:rPr>
        <w:t>……</w:t>
      </w: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的职责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sz w:val="20"/>
          <w:szCs w:val="20"/>
          <w:highlight w:val="none"/>
        </w:rPr>
        <w:t>be in control of掌管；管理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/>
          <w:color w:val="0000FF"/>
          <w:sz w:val="20"/>
          <w:szCs w:val="20"/>
          <w:highlight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CE83CE"/>
    <w:multiLevelType w:val="singleLevel"/>
    <w:tmpl w:val="97CE83C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893D65B"/>
    <w:multiLevelType w:val="singleLevel"/>
    <w:tmpl w:val="B893D6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FD1EEBB8"/>
    <w:multiLevelType w:val="singleLevel"/>
    <w:tmpl w:val="FD1EEBB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13C66D80"/>
    <w:multiLevelType w:val="singleLevel"/>
    <w:tmpl w:val="13C66D8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22A4F7AA"/>
    <w:multiLevelType w:val="singleLevel"/>
    <w:tmpl w:val="22A4F7A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65062"/>
    <w:rsid w:val="6D535020"/>
    <w:rsid w:val="6DF6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2018-12-01T01:46:00Z</dcterms:created>
  <dc:creator>Administrator</dc:creator>
  <cp:lastModifiedBy>Administrator</cp:lastModifiedBy>
  <dcterms:modified xsi:type="dcterms:W3CDTF">2018-12-01T01:47:19Z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