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9B3F19" w:rsidP="00387E77">
      <w:pPr>
        <w:ind w:firstLine="525" w:firstLineChars="250"/>
        <w:rPr>
          <w:rFonts w:ascii="Verdana" w:hAnsi="Verdana" w:cs="Tahoma" w:hint="eastAsia"/>
          <w:b/>
          <w:bCs/>
          <w:color w:val="000000"/>
          <w:kern w:val="36"/>
          <w:sz w:val="27"/>
          <w:szCs w:val="27"/>
        </w:rPr>
      </w:pPr>
      <w:r>
        <w:rPr>
          <w:rFonts w:ascii="Verdana" w:hAnsi="Verdana" w:cs="Tahoma"/>
          <w:b/>
          <w:bCs/>
          <w:color w:val="000000"/>
          <w:kern w:val="36"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25pt;margin-top:985pt;mso-position-horizontal-relative:page;mso-position-vertical-relative:top-margin-area;position:absolute;width:32pt;z-index:251658240">
            <v:imagedata r:id="rId4" o:title=""/>
          </v:shape>
        </w:pict>
      </w:r>
      <w:r w:rsidRPr="00E71BEB">
        <w:rPr>
          <w:rFonts w:ascii="Verdana" w:hAnsi="Verdana" w:cs="Tahoma"/>
          <w:b/>
          <w:bCs/>
          <w:color w:val="000000"/>
          <w:kern w:val="36"/>
          <w:sz w:val="27"/>
          <w:szCs w:val="27"/>
        </w:rPr>
        <w:t>201</w:t>
      </w:r>
      <w:r>
        <w:rPr>
          <w:rFonts w:ascii="Verdana" w:hAnsi="Verdana" w:cs="Tahoma" w:hint="eastAsia"/>
          <w:b/>
          <w:bCs/>
          <w:color w:val="000000"/>
          <w:kern w:val="36"/>
          <w:sz w:val="27"/>
          <w:szCs w:val="27"/>
        </w:rPr>
        <w:t>8</w:t>
      </w:r>
      <w:r w:rsidRPr="00E71BEB">
        <w:rPr>
          <w:rFonts w:ascii="Verdana" w:hAnsi="Verdana" w:cs="Tahoma"/>
          <w:b/>
          <w:bCs/>
          <w:color w:val="000000"/>
          <w:kern w:val="36"/>
          <w:sz w:val="27"/>
          <w:szCs w:val="27"/>
        </w:rPr>
        <w:t>年初中毕业暨升学考试化学试卷及参考答案、评分标准</w:t>
      </w:r>
    </w:p>
    <w:p w:rsidR="00A172B0" w:rsidP="00A172B0">
      <w:pPr>
        <w:ind w:firstLine="1890" w:firstLineChars="900"/>
      </w:pPr>
      <w:r>
        <w:rPr>
          <w:rFonts w:hint="eastAsia"/>
        </w:rPr>
        <w:t>2018</w:t>
      </w:r>
      <w:r>
        <w:rPr>
          <w:rFonts w:hint="eastAsia"/>
        </w:rPr>
        <w:t>年西宁市城区初中毕业暨升学考试化学试题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60</w:t>
      </w:r>
      <w:r>
        <w:rPr>
          <w:rFonts w:hint="eastAsia"/>
        </w:rPr>
        <w:t>分）</w:t>
      </w:r>
    </w:p>
    <w:p w:rsidR="00A172B0" w:rsidP="00A172B0">
      <w:r>
        <w:rPr>
          <w:rFonts w:hint="eastAsia"/>
        </w:rPr>
        <w:t>可能用到的相对原子质量：</w:t>
      </w:r>
      <w:r>
        <w:rPr>
          <w:rFonts w:hint="eastAsia"/>
        </w:rPr>
        <w:t>H</w:t>
      </w:r>
      <w:r>
        <w:rPr>
          <w:rFonts w:hint="eastAsia"/>
        </w:rPr>
        <w:t>－</w:t>
      </w:r>
      <w:r>
        <w:rPr>
          <w:rFonts w:hint="eastAsia"/>
        </w:rPr>
        <w:t>1  C 12  N</w:t>
      </w:r>
      <w:r>
        <w:rPr>
          <w:rFonts w:hint="eastAsia"/>
        </w:rPr>
        <w:t>－</w:t>
      </w:r>
      <w:r>
        <w:rPr>
          <w:rFonts w:hint="eastAsia"/>
        </w:rPr>
        <w:t>14  O</w:t>
      </w:r>
      <w:r>
        <w:rPr>
          <w:rFonts w:hint="eastAsia"/>
        </w:rPr>
        <w:t>－</w:t>
      </w:r>
      <w:r>
        <w:rPr>
          <w:rFonts w:hint="eastAsia"/>
        </w:rPr>
        <w:t>16   Na</w:t>
      </w:r>
      <w:r>
        <w:rPr>
          <w:rFonts w:hint="eastAsia"/>
        </w:rPr>
        <w:t>－</w:t>
      </w:r>
      <w:r>
        <w:rPr>
          <w:rFonts w:hint="eastAsia"/>
        </w:rPr>
        <w:t>23   S</w:t>
      </w:r>
      <w:r>
        <w:rPr>
          <w:rFonts w:hint="eastAsia"/>
        </w:rPr>
        <w:t>－</w:t>
      </w:r>
      <w:r>
        <w:rPr>
          <w:rFonts w:hint="eastAsia"/>
        </w:rPr>
        <w:t>32    Cu  64</w:t>
      </w:r>
    </w:p>
    <w:p w:rsidR="00A172B0" w:rsidP="00A172B0">
      <w:r>
        <w:rPr>
          <w:rFonts w:hint="eastAsia"/>
        </w:rPr>
        <w:t>第Ⅰ卷（选选择题）</w:t>
      </w:r>
    </w:p>
    <w:p w:rsidR="00A172B0" w:rsidP="00A172B0">
      <w:r>
        <w:rPr>
          <w:rFonts w:hint="eastAsia"/>
        </w:rPr>
        <w:t>一、选择题（</w:t>
      </w:r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8</w:t>
      </w:r>
      <w:r>
        <w:rPr>
          <w:rFonts w:hint="eastAsia"/>
        </w:rPr>
        <w:t>小题每题</w:t>
      </w:r>
      <w:r>
        <w:rPr>
          <w:rFonts w:hint="eastAsia"/>
        </w:rPr>
        <w:t>1</w:t>
      </w:r>
      <w:r>
        <w:rPr>
          <w:rFonts w:hint="eastAsia"/>
        </w:rPr>
        <w:t>分，</w:t>
      </w:r>
      <w:r>
        <w:rPr>
          <w:rFonts w:hint="eastAsia"/>
        </w:rPr>
        <w:t>9</w:t>
      </w:r>
      <w:r>
        <w:rPr>
          <w:rFonts w:hint="eastAsia"/>
        </w:rPr>
        <w:t>－</w:t>
      </w:r>
      <w:r>
        <w:rPr>
          <w:rFonts w:hint="eastAsia"/>
        </w:rPr>
        <w:t>13</w:t>
      </w:r>
      <w:r>
        <w:rPr>
          <w:rFonts w:hint="eastAsia"/>
        </w:rPr>
        <w:t>小题每题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18</w:t>
      </w:r>
      <w:r>
        <w:rPr>
          <w:rFonts w:hint="eastAsia"/>
        </w:rPr>
        <w:t>分分，每小题只有一个选项符合题意）</w:t>
      </w:r>
    </w:p>
    <w:p w:rsidR="00A172B0" w:rsidP="00A172B0">
      <w:r>
        <w:rPr>
          <w:rFonts w:hint="eastAsia"/>
        </w:rPr>
        <w:t>1</w:t>
      </w:r>
      <w:r>
        <w:rPr>
          <w:rFonts w:hint="eastAsia"/>
        </w:rPr>
        <w:t>．下列变化中，属于化学变化的是（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P="00A172B0">
      <w:pPr>
        <w:ind w:firstLine="105" w:firstLineChars="50"/>
      </w:pPr>
      <w:r>
        <w:rPr>
          <w:rFonts w:hint="eastAsia"/>
        </w:rPr>
        <w:t>A</w:t>
      </w:r>
      <w:r>
        <w:rPr>
          <w:rFonts w:hint="eastAsia"/>
        </w:rPr>
        <w:t>．海水晒盐</w:t>
      </w:r>
      <w:r>
        <w:rPr>
          <w:rFonts w:hint="eastAsia"/>
        </w:rPr>
        <w:t>B</w:t>
      </w:r>
      <w:r>
        <w:rPr>
          <w:rFonts w:hint="eastAsia"/>
        </w:rPr>
        <w:t>．胆矾研碎</w:t>
      </w:r>
      <w:r>
        <w:rPr>
          <w:rFonts w:hint="eastAsia"/>
        </w:rPr>
        <w:t>C</w:t>
      </w:r>
      <w:r>
        <w:rPr>
          <w:rFonts w:hint="eastAsia"/>
        </w:rPr>
        <w:t>．食物腐败</w:t>
      </w:r>
      <w:r>
        <w:rPr>
          <w:rFonts w:hint="eastAsia"/>
        </w:rPr>
        <w:t xml:space="preserve">    D</w:t>
      </w:r>
      <w:r>
        <w:rPr>
          <w:rFonts w:hint="eastAsia"/>
        </w:rPr>
        <w:t>．干冰升华</w:t>
      </w:r>
    </w:p>
    <w:p w:rsidR="00A172B0" w:rsidP="00A172B0">
      <w:r>
        <w:rPr>
          <w:rFonts w:hint="eastAsia"/>
        </w:rPr>
        <w:t>2</w:t>
      </w:r>
      <w:r>
        <w:rPr>
          <w:rFonts w:hint="eastAsia"/>
        </w:rPr>
        <w:t>．空气中体积分数最大的气体是（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P="00A172B0">
      <w:pPr>
        <w:ind w:firstLine="105" w:firstLineChars="50"/>
      </w:pPr>
      <w:r>
        <w:rPr>
          <w:rFonts w:hint="eastAsia"/>
        </w:rPr>
        <w:t>A</w:t>
      </w:r>
      <w:r>
        <w:rPr>
          <w:rFonts w:hint="eastAsia"/>
        </w:rPr>
        <w:t>．氮气</w:t>
      </w:r>
      <w:r>
        <w:rPr>
          <w:rFonts w:hint="eastAsia"/>
        </w:rPr>
        <w:t xml:space="preserve">   B</w:t>
      </w:r>
      <w:r>
        <w:rPr>
          <w:rFonts w:hint="eastAsia"/>
        </w:rPr>
        <w:t>．氧气</w:t>
      </w:r>
      <w:r>
        <w:rPr>
          <w:rFonts w:hint="eastAsia"/>
        </w:rPr>
        <w:t>C</w:t>
      </w:r>
      <w:r>
        <w:rPr>
          <w:rFonts w:hint="eastAsia"/>
        </w:rPr>
        <w:t>．二氧化碳</w:t>
      </w:r>
      <w:r>
        <w:rPr>
          <w:rFonts w:hint="eastAsia"/>
        </w:rPr>
        <w:t>D</w:t>
      </w:r>
      <w:r>
        <w:rPr>
          <w:rFonts w:hint="eastAsia"/>
        </w:rPr>
        <w:t>．稀有气体</w:t>
      </w:r>
    </w:p>
    <w:p w:rsidR="00A172B0" w:rsidP="00A172B0">
      <w:r>
        <w:rPr>
          <w:rFonts w:hint="eastAsia"/>
        </w:rPr>
        <w:t>3</w:t>
      </w:r>
      <w:r>
        <w:rPr>
          <w:rFonts w:hint="eastAsia"/>
        </w:rPr>
        <w:t>．下列化中属于复合肥料的是（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P="00A172B0">
      <w:pPr>
        <w:ind w:firstLine="105" w:firstLineChars="50"/>
      </w:pPr>
      <w:r>
        <w:t>A. Ca(H</w:t>
      </w:r>
      <w:r w:rsidRPr="00E24CF5">
        <w:rPr>
          <w:rFonts w:hint="eastAsia"/>
          <w:vertAlign w:val="subscript"/>
        </w:rPr>
        <w:t>2</w:t>
      </w:r>
      <w:r>
        <w:t xml:space="preserve"> P</w:t>
      </w:r>
      <w:r>
        <w:rPr>
          <w:rFonts w:hint="eastAsia"/>
        </w:rPr>
        <w:t>O</w:t>
      </w:r>
      <w:r w:rsidRPr="00E24CF5">
        <w:rPr>
          <w:rFonts w:hint="eastAsia"/>
          <w:vertAlign w:val="subscript"/>
        </w:rPr>
        <w:t>4</w:t>
      </w:r>
      <w:r>
        <w:rPr>
          <w:rFonts w:hint="eastAsia"/>
        </w:rPr>
        <w:t>)</w:t>
      </w:r>
      <w:r w:rsidRPr="00E24CF5">
        <w:rPr>
          <w:rFonts w:hint="eastAsia"/>
          <w:vertAlign w:val="subscript"/>
        </w:rPr>
        <w:t>2</w:t>
      </w:r>
      <w:r>
        <w:rPr>
          <w:rFonts w:hint="eastAsia"/>
        </w:rPr>
        <w:t xml:space="preserve">     </w:t>
      </w:r>
      <w:r>
        <w:t>B. (NH</w:t>
      </w:r>
      <w:r w:rsidRPr="00E24CF5">
        <w:rPr>
          <w:rFonts w:hint="eastAsia"/>
          <w:vertAlign w:val="subscript"/>
        </w:rPr>
        <w:t>4</w:t>
      </w:r>
      <w:r>
        <w:t>)</w:t>
      </w:r>
      <w:r w:rsidRPr="00E24CF5">
        <w:rPr>
          <w:rFonts w:hint="eastAsia"/>
          <w:vertAlign w:val="subscript"/>
        </w:rPr>
        <w:t>2</w:t>
      </w:r>
      <w:r>
        <w:t>HPO</w:t>
      </w:r>
      <w:r w:rsidRPr="00E24CF5">
        <w:rPr>
          <w:rFonts w:hint="eastAsia"/>
          <w:vertAlign w:val="subscript"/>
        </w:rPr>
        <w:t>4</w:t>
      </w:r>
      <w:r>
        <w:rPr>
          <w:rFonts w:hint="eastAsia"/>
        </w:rPr>
        <w:t xml:space="preserve">    </w:t>
      </w:r>
      <w:r>
        <w:t>C. CO(NH</w:t>
      </w:r>
      <w:r w:rsidRPr="00E24CF5">
        <w:rPr>
          <w:rFonts w:hint="eastAsia"/>
          <w:vertAlign w:val="subscript"/>
        </w:rPr>
        <w:t>2</w:t>
      </w:r>
      <w:r>
        <w:t>)</w:t>
      </w:r>
      <w:r w:rsidRPr="00E24CF5">
        <w:rPr>
          <w:rFonts w:hint="eastAsia"/>
          <w:vertAlign w:val="subscript"/>
        </w:rPr>
        <w:t xml:space="preserve">2 </w:t>
      </w:r>
      <w:r>
        <w:rPr>
          <w:rFonts w:hint="eastAsia"/>
        </w:rPr>
        <w:t xml:space="preserve">  </w:t>
      </w:r>
      <w:r>
        <w:t>D. K</w:t>
      </w:r>
      <w:r w:rsidRPr="00E24CF5">
        <w:rPr>
          <w:rFonts w:hint="eastAsia"/>
          <w:vertAlign w:val="subscript"/>
        </w:rPr>
        <w:t>2</w:t>
      </w:r>
      <w:r>
        <w:t>S0</w:t>
      </w:r>
      <w:r w:rsidRPr="00E24CF5">
        <w:rPr>
          <w:rFonts w:hint="eastAsia"/>
          <w:vertAlign w:val="subscript"/>
        </w:rPr>
        <w:t>4</w:t>
      </w:r>
    </w:p>
    <w:p w:rsidR="00A172B0" w:rsidP="00A172B0"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日是第</w:t>
      </w:r>
      <w:r>
        <w:rPr>
          <w:rFonts w:hint="eastAsia"/>
        </w:rPr>
        <w:t>47</w:t>
      </w:r>
      <w:r>
        <w:rPr>
          <w:rFonts w:hint="eastAsia"/>
        </w:rPr>
        <w:t>个世界环境日，中国确立的主题是：“美丽中国，我是行动者”。以下做法符合这一主题的是（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P="00A172B0">
      <w:pPr>
        <w:ind w:firstLine="105" w:firstLineChars="50"/>
      </w:pPr>
      <w:r>
        <w:rPr>
          <w:rFonts w:hint="eastAsia"/>
        </w:rPr>
        <w:t>A</w:t>
      </w:r>
      <w:r>
        <w:rPr>
          <w:rFonts w:hint="eastAsia"/>
        </w:rPr>
        <w:t>．煤、石油、天然气等化石燃料是可再生的，人类可以无限制地开发利用</w:t>
      </w:r>
    </w:p>
    <w:p w:rsidR="00A172B0" w:rsidP="00A172B0">
      <w:pPr>
        <w:ind w:firstLine="105" w:firstLineChars="50"/>
      </w:pPr>
      <w:r>
        <w:rPr>
          <w:rFonts w:hint="eastAsia"/>
        </w:rPr>
        <w:t>B</w:t>
      </w:r>
      <w:r>
        <w:rPr>
          <w:rFonts w:hint="eastAsia"/>
        </w:rPr>
        <w:t>．农药和化肥能促进粮食增产，可以尽量多用</w:t>
      </w:r>
      <w:r>
        <w:rPr>
          <w:rFonts w:hint="eastAsia"/>
        </w:rPr>
        <w:t xml:space="preserve">   C</w:t>
      </w:r>
      <w:r>
        <w:rPr>
          <w:rFonts w:hint="eastAsia"/>
        </w:rPr>
        <w:t>．为减少公交压力，提倡多开私家车出行</w:t>
      </w:r>
    </w:p>
    <w:p w:rsidR="00A172B0" w:rsidP="00A172B0">
      <w:pPr>
        <w:ind w:firstLine="105" w:firstLineChars="50"/>
      </w:pPr>
      <w:r>
        <w:rPr>
          <w:rFonts w:hint="eastAsia"/>
        </w:rPr>
        <w:t>D</w:t>
      </w:r>
      <w:r>
        <w:rPr>
          <w:rFonts w:hint="eastAsia"/>
        </w:rPr>
        <w:t>．生活污水经处理达标后再排放</w:t>
      </w:r>
    </w:p>
    <w:p w:rsidR="00A172B0" w:rsidP="00A172B0">
      <w:r>
        <w:rPr>
          <w:rFonts w:hint="eastAsia"/>
        </w:rPr>
        <w:t>5</w:t>
      </w:r>
      <w:r>
        <w:rPr>
          <w:rFonts w:hint="eastAsia"/>
        </w:rPr>
        <w:t>．下列列含氮的物质中，氮元素化合价为</w:t>
      </w:r>
      <w:r>
        <w:rPr>
          <w:rFonts w:hint="eastAsia"/>
        </w:rPr>
        <w:t xml:space="preserve"> </w:t>
      </w:r>
      <w:r>
        <w:rPr>
          <w:rFonts w:hint="eastAsia"/>
        </w:rPr>
        <w:t>＋</w:t>
      </w:r>
      <w:r>
        <w:rPr>
          <w:rFonts w:hint="eastAsia"/>
        </w:rPr>
        <w:t xml:space="preserve"> 3</w:t>
      </w:r>
      <w:r>
        <w:rPr>
          <w:rFonts w:hint="eastAsia"/>
        </w:rPr>
        <w:t>价的是（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P="00A172B0">
      <w:r>
        <w:t>A. N</w:t>
      </w:r>
      <w:r w:rsidRPr="00E24CF5">
        <w:rPr>
          <w:vertAlign w:val="subscript"/>
        </w:rPr>
        <w:t>2</w:t>
      </w:r>
      <w:r>
        <w:rPr>
          <w:rFonts w:hint="eastAsia"/>
        </w:rPr>
        <w:t xml:space="preserve">   </w:t>
      </w:r>
      <w:r>
        <w:t>B. NH</w:t>
      </w:r>
      <w:r w:rsidRPr="00E24CF5">
        <w:rPr>
          <w:rFonts w:hint="eastAsia"/>
          <w:vertAlign w:val="subscript"/>
        </w:rPr>
        <w:t>3</w:t>
      </w:r>
      <w:r>
        <w:rPr>
          <w:rFonts w:hint="eastAsia"/>
        </w:rPr>
        <w:t xml:space="preserve">    </w:t>
      </w:r>
      <w:r>
        <w:t>C. NANO</w:t>
      </w:r>
      <w:r w:rsidRPr="00E24CF5">
        <w:rPr>
          <w:rFonts w:hint="eastAsia"/>
          <w:vertAlign w:val="subscript"/>
        </w:rPr>
        <w:t>2</w:t>
      </w:r>
      <w:r>
        <w:rPr>
          <w:rFonts w:hint="eastAsia"/>
        </w:rPr>
        <w:t xml:space="preserve">         </w:t>
      </w:r>
      <w:r>
        <w:t>D. HNO</w:t>
      </w:r>
      <w:r w:rsidRPr="00E24CF5">
        <w:rPr>
          <w:rFonts w:hint="eastAsia"/>
          <w:vertAlign w:val="subscript"/>
        </w:rPr>
        <w:t>3</w:t>
      </w:r>
    </w:p>
    <w:p w:rsidR="00A172B0" w:rsidP="00A172B0">
      <w:r>
        <w:rPr>
          <w:rFonts w:ascii="宋体" w:hAnsi="宋体" w:cs="宋体"/>
          <w:kern w:val="0"/>
          <w:sz w:val="24"/>
        </w:rPr>
        <w:pict>
          <v:group id="_x0000_s1026" style="height:94.1pt;margin-left:14.15pt;margin-top:11.45pt;position:absolute;width:361pt;z-index:251660288" coordorigin="2223,10194" coordsize="7220,1882">
            <v:group id="_x0000_s1027" style="height:1362;left:3984;position:absolute;top:10314;width:1028" coordorigin="6120,10916" coordsize="1082,1434">
              <v:group id="_x0000_s1028" style="height:1434;left:6139;position:absolute;top:10916;width:611" coordorigin="1074,2300" coordsize="1703,4835">
                <v:group id="_x0000_s1029" style="height:270;left:1074;position:absolute;top:6865;width:1703" coordorigin="2000,3423" coordsize="1703,270">
                  <v:group id="_x0000_s1030" style="height:243;left:2002;position:absolute;top:3450;width:1701" coordorigin="2139,3129" coordsize="1701,243">
                    <v:rect id="_x0000_s1031" style="height:227;left:2139;position:absolute;top:3129;width:1701"/>
                    <v:shapetype id="_x0000_t8" coordsize="21600,21600" o:spt="8" adj="5400" path="m,l@0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3,10800;10800,21600;@2,10800;10800,0" textboxrect="1800,1800,19800,19800;4500,4500,17100,17100;7200,7200,14400,14400"/>
                      <v:handles>
                        <v:h position="#0,bottomRight" xrange="0,10800"/>
                      </v:handles>
                    </v:shapetype>
                    <v:shape id="_x0000_s1032" type="#_x0000_t8" style="flip:y;height:57;left:2366;position:absolute;top:3298;width:1247" adj="1021"/>
                    <v:rect id="_x0000_s1033" style="height:34;left:2366;position:absolute;top:3338;width:1247" stroked="f"/>
                    <v:line id="_x0000_s1034" style="flip:x;position:absolute" from="2364,3324" to="2397,3357"/>
                    <v:line id="_x0000_s1035" style="position:absolute" from="3582,3324" to="3615,3357"/>
                  </v:group>
                  <v:shape id="_x0000_s1036" type="#_x0000_t8" style="flip:y;height:28;left:2000;position:absolute;top:3423;width:1701" adj="241"/>
                </v:group>
                <v:group id="_x0000_s1037" style="height:4565;left:1295;position:absolute;top:2300;width:113" coordorigin="1295,2300" coordsize="113,4565">
                  <v:roundrect id="_x0000_s1038" style="height:4535;left:1314;position:absolute;top:2300;width:74" arcsize="23912f">
                    <v:fill color2="fill darken(118)" rotate="t" angle="-90" method="linear sigma" focus="50%" type="gradient"/>
                  </v:roundrect>
                  <v:rect id="_x0000_s1039" style="height:40;left:1295;position:absolute;top:6825;width:113"/>
                </v:group>
              </v:group>
              <v:group id="_x0000_s1040" style="height:60;left:6120;position:absolute;top:11437;width:629" coordorigin="3442,10401" coordsize="1552,125">
                <v:group id="_x0000_s1041" style="height:124;left:3442;position:absolute;top:10402;width:149" coordorigin="1174,5748" coordsize="149,124">
                  <v:oval id="_x0000_s1042" style="height:124;left:1174;position:absolute;top:5748;width:85"/>
                  <v:rect id="_x0000_s1043" style="height:40;left:1266;position:absolute;top:5790;width:57"/>
                  <v:rect id="_x0000_s1044" style="height:57;left:1221;position:absolute;top:5782;width:57" stroked="f"/>
                  <v:shape id="_x0000_s1045" style="height:24;left:1245;position:absolute;top:5766;width:45" coordsize="45,24" path="m,c4,5,8,11,15,15c22,19,33,21,45,24e" filled="f">
                    <v:path arrowok="t"/>
                  </v:shape>
                  <v:shape id="_x0000_s1046" style="flip:y;height:24;left:1245;position:absolute;top:5826;width:45" coordsize="45,24" path="m,c4,5,8,11,15,15c22,19,33,21,45,24e" filled="f">
                    <v:path arrowok="t"/>
                  </v:shape>
                </v:group>
                <v:roundrect id="_x0000_s1047" style="height:57;left:3552;position:absolute;top:10436;width:680" arcsize="24145f">
                  <v:fill color2="fill darken(118)" rotate="t" method="linear sigma" focus="-50%" type="gradient"/>
                </v:roundrect>
                <v:roundrect id="_x0000_s1048" style="height:74;left:4200;position:absolute;top:10427;width:794" arcsize="28341f"/>
                <v:rect id="_x0000_s1049" style="height:125;left:3626;position:absolute;top:10401;width:116"/>
                <v:shape id="_x0000_s1050" type="#_x0000_t8" style="height:57;left:3539;position:absolute;rotation:-270;top:10435;width:125" adj="6047"/>
                <v:roundrect id="_x0000_s1051" style="height:28;left:3588;position:absolute;top:10450;width:153" arcsize="0.5" strokeweight="0.5pt"/>
              </v:group>
              <v:group id="_x0000_s1052" style="height:474;left:6361;position:absolute;top:11793;width:426" coordorigin="1936,10524" coordsize="711,793">
                <v:roundrect id="_x0000_s1053" style="height:24;left:2536;position:absolute;rotation:1968487fd;top:10599;width:111" arcsize="10923f"/>
                <v:roundrect id="_x0000_s1054" style="height:24;left:1936;position:absolute;top:10573;width:616" arcsize="10923f"/>
                <v:rect id="_x0000_s1055" style="height:118;left:2468;position:absolute;top:10524;width:112" stroked="f"/>
                <v:shape id="_x0000_s1056" style="height:237;left:1948;mso-wrap-distance-bottom:0;mso-wrap-distance-left:9;mso-wrap-distance-right:9;mso-wrap-distance-top:0;mso-wrap-style:square;position:absolute;top:10582;v-text-anchor:top;width:25" coordsize="26,285" path="m25,285c25,264,25,243,25,225c25,207,26,199,25,175,24,151,22,103,20,80,18,57,18,48,15,35,12,22,6,11,,e" filled="f">
                  <v:path arrowok="t"/>
                </v:shape>
                <v:shape id="_x0000_s1057" style="height:34;left:2432;mso-wrap-distance-bottom:0;mso-wrap-distance-left:9;mso-wrap-distance-right:9;mso-wrap-distance-top:0;mso-wrap-style:square;position:absolute;top:10586;v-text-anchor:top;width:153" coordsize="155,40" path="m,c27,1,54,3,80,10c106,17,130,28,155,40e" filled="f">
                  <v:path arrowok="t"/>
                </v:shape>
                <v:shape id="_x0000_s1058" style="height:33;left:2452;mso-wrap-distance-bottom:0;mso-wrap-distance-left:9;mso-wrap-distance-right:9;mso-wrap-distance-top:0;mso-wrap-style:square;position:absolute;top:10566;v-text-anchor:top;width:153" coordsize="155,40" path="m,c27,1,54,3,80,10c106,17,130,28,155,40e" filled="f">
                  <v:path arrowok="t"/>
                </v:shape>
                <v:shape id="_x0000_s1059" style="height:142;left:2529;mso-wrap-distance-bottom:0;mso-wrap-distance-left:9;mso-wrap-distance-right:9;mso-wrap-distance-top:0;mso-wrap-style:square;position:absolute;top:10640;v-text-anchor:top;width:101" coordsize="102,170" path="m2,170c1,150,,130,2,110,4,90,8,66,17,50,26,34,43,23,57,15,71,7,86,3,102,e" filled="f">
                  <v:path arrowok="t"/>
                </v:shape>
                <v:line id="_x0000_s1060" style="position:absolute" from="1972,10806" to="1973,11206" o:allowoverlap="f"/>
                <v:line id="_x0000_s1061" style="flip:x;position:absolute;rotation:1" from="2524,10744" to="2533,11206" o:allowoverlap="f"/>
                <v:shape id="_x0000_s1062" style="height:131;left:1938;mso-wrap-distance-bottom:0;mso-wrap-distance-left:9;mso-wrap-distance-right:9;mso-wrap-distance-top:0;mso-wrap-style:square;position:absolute;top:11186;v-text-anchor:top;width:598" coordsize="484,126" o:allowoverlap="f" path="m28,19c35,34,,98,71,112c142,126,387,124,454,105hhc484,82,472,22,476,hbe" filled="f">
                  <v:path arrowok="t"/>
                </v:shape>
              </v:group>
              <v:group id="_x0000_s1063" style="height:699;left:6362;position:absolute;top:11314;width:450" coordorigin="6165,8697" coordsize="1035,1983">
                <v:oval id="_x0000_s1064" style="height:312;left:6481;position:absolute;top:9513;width:439" filled="f" stroked="f"/>
                <v:oval id="_x0000_s1065" style="height:312;left:6481;position:absolute;top:9513;width:439" filled="f" stroked="f"/>
                <v:line id="_x0000_s1066" style="position:absolute" from="6165,8700" to="6645,9345"/>
                <v:line id="_x0000_s1067" style="position:absolute" from="6645,9342" to="6660,10602"/>
                <v:line id="_x0000_s1068" style="position:absolute" from="6657,10593" to="6735,10680"/>
                <v:line id="_x0000_s1069" style="flip:y;position:absolute" from="6735,9330" to="6735,10680"/>
                <v:line id="_x0000_s1070" style="flip:y;position:absolute" from="6735,8700" to="7200,9330"/>
                <v:line id="_x0000_s1071" style="flip:x y;position:absolute" from="6168,8697" to="7196,8697"/>
                <v:line id="_x0000_s1072" style="flip:x;position:absolute" from="6750,8730" to="7110,9210"/>
              </v:group>
              <v:group id="_x0000_s1073" style="flip:x;height:474;left:6773;position:absolute;rotation:52097021fd;top:10967;width:384" coordorigin="1936,10524" coordsize="711,793">
                <v:roundrect id="_x0000_s1074" style="height:24;left:2536;position:absolute;rotation:1968487fd;top:10599;width:111" arcsize="10923f"/>
                <v:roundrect id="_x0000_s1075" style="height:24;left:1936;position:absolute;top:10573;width:616" arcsize="10923f"/>
                <v:rect id="_x0000_s1076" style="height:118;left:2468;position:absolute;top:10524;width:112" stroked="f"/>
                <v:shape id="_x0000_s1077" style="height:237;left:1948;mso-wrap-distance-bottom:0;mso-wrap-distance-left:9;mso-wrap-distance-right:9;mso-wrap-distance-top:0;mso-wrap-style:square;position:absolute;top:10582;v-text-anchor:top;width:25" coordsize="26,285" path="m25,285c25,264,25,243,25,225c25,207,26,199,25,175,24,151,22,103,20,80,18,57,18,48,15,35,12,22,6,11,,e" filled="f">
                  <v:path arrowok="t"/>
                </v:shape>
                <v:shape id="_x0000_s1078" style="height:34;left:2432;mso-wrap-distance-bottom:0;mso-wrap-distance-left:9;mso-wrap-distance-right:9;mso-wrap-distance-top:0;mso-wrap-style:square;position:absolute;top:10586;v-text-anchor:top;width:153" coordsize="155,40" path="m,c27,1,54,3,80,10c106,17,130,28,155,40e" filled="f">
                  <v:path arrowok="t"/>
                </v:shape>
                <v:shape id="_x0000_s1079" style="height:33;left:2452;mso-wrap-distance-bottom:0;mso-wrap-distance-left:9;mso-wrap-distance-right:9;mso-wrap-distance-top:0;mso-wrap-style:square;position:absolute;top:10566;v-text-anchor:top;width:153" coordsize="155,40" path="m,c27,1,54,3,80,10c106,17,130,28,155,40e" filled="f">
                  <v:path arrowok="t"/>
                </v:shape>
                <v:shape id="_x0000_s1080" style="height:142;left:2529;mso-wrap-distance-bottom:0;mso-wrap-distance-left:9;mso-wrap-distance-right:9;mso-wrap-distance-top:0;mso-wrap-style:square;position:absolute;top:10640;v-text-anchor:top;width:101" coordsize="102,170" path="m2,170c1,150,,130,2,110,4,90,8,66,17,50,26,34,43,23,57,15,71,7,86,3,102,e" filled="f">
                  <v:path arrowok="t"/>
                </v:shape>
                <v:line id="_x0000_s1081" style="position:absolute" from="1972,10806" to="1973,11206" o:allowoverlap="f"/>
                <v:line id="_x0000_s1082" style="flip:x;position:absolute;rotation:1" from="2524,10744" to="2533,11206" o:allowoverlap="f"/>
                <v:shape id="_x0000_s1083" style="height:131;left:1938;mso-wrap-distance-bottom:0;mso-wrap-distance-left:9;mso-wrap-distance-right:9;mso-wrap-distance-top:0;mso-wrap-style:square;position:absolute;top:11186;v-text-anchor:top;width:598" coordsize="484,126" o:allowoverlap="f" path="m28,19c35,34,,98,71,112c142,126,387,124,454,105hhc484,82,472,22,476,hbe" filled="f">
                  <v:path arrowok="t"/>
                </v:shape>
              </v:group>
              <v:oval id="_x0000_s1084" style="height:123;left:6436;position:absolute;top:11326;width:277"/>
              <v:group id="_x0000_s1085" style="height:111;left:6380;position:absolute;top:12141;width:321" coordorigin="2604,1797" coordsize="547,376">
                <v:group id="_x0000_s1086" style="height:14;left:2604;position:absolute;top:1797;width:547" coordorigin="2499,5805" coordsize="528,9">
                  <v:line id="_x0000_s1087" style="position:absolute" from="2535,5814" to="2989,5814"/>
                  <v:shape id="_x0000_s1088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  <v:path arrowok="t"/>
                  </v:shape>
                  <v:shape id="_x0000_s1089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  <v:path arrowok="t"/>
                  </v:shape>
                </v:group>
                <v:rect id="_x0000_s1090" style="height:358;left:2610;position:absolute;top:1815;width:513" fillcolor="black" stroked="f">
                  <v:fill r:id="rId5" o:title="横虚线" type="pattern"/>
                </v:rect>
              </v:group>
              <v:group id="_x0000_s1091" style="height:95;left:6875;position:absolute;rotation:533990fd;top:11233;width:276" coordorigin="2604,1797" coordsize="547,376">
                <v:group id="_x0000_s1092" style="height:14;left:2604;position:absolute;top:1797;width:547" coordorigin="2499,5805" coordsize="528,9">
                  <v:line id="_x0000_s1093" style="position:absolute" from="2535,5814" to="2989,5814"/>
                  <v:shape id="_x0000_s1094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  <v:path arrowok="t"/>
                  </v:shape>
                  <v:shape id="_x0000_s1095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  <v:path arrowok="t"/>
                  </v:shape>
                </v:group>
                <v:rect id="_x0000_s1096" style="height:358;left:2610;position:absolute;top:1815;width:513" fillcolor="black" stroked="f">
                  <v:fill r:id="rId5" o:title="横虚线" type="pattern"/>
                </v:rect>
              </v:group>
            </v:group>
            <v:group id="_x0000_s1097" style="height:1021;left:2314;position:absolute;top:10600;width:1557" coordorigin="2314,10578" coordsize="1557,1021">
              <v:group id="_x0000_s1098" style="height:645;left:2314;position:absolute;top:10954;width:579" coordorigin="2416,11574" coordsize="711,793">
                <v:group id="_x0000_s1099" style="height:793;left:2416;position:absolute;top:11574;width:711" coordorigin="1622,901" coordsize="576,763">
                  <v:roundrect id="_x0000_s1100" style="height:23;left:2108;position:absolute;rotation:1968487fd;top:973;width:90" arcsize="10923f"/>
                  <v:roundrect id="_x0000_s1101" style="height:23;left:1622;position:absolute;top:948;width:499" arcsize="10923f"/>
                  <v:rect id="_x0000_s1102" style="height:114;left:2053;position:absolute;top:901;width:91" stroked="f"/>
                  <v:shape id="_x0000_s1103" style="height:228;left:1632;mso-wrap-distance-bottom:0;mso-wrap-distance-left:9;mso-wrap-distance-right:9;mso-wrap-distance-top:0;mso-wrap-style:square;position:absolute;top:957;v-text-anchor:top;width:20" coordsize="26,285" path="m25,285c25,264,25,243,25,225c25,207,26,199,25,175,24,151,22,103,20,80,18,57,18,48,15,35,12,22,6,11,,e" filled="f">
                    <v:path arrowok="t"/>
                  </v:shape>
                  <v:shape id="_x0000_s1104" style="height:32;left:2024;mso-wrap-distance-bottom:0;mso-wrap-distance-left:9;mso-wrap-distance-right:9;mso-wrap-distance-top:0;mso-wrap-style:square;position:absolute;top:961;v-text-anchor:top;width:124" coordsize="155,40" path="m,c27,1,54,3,80,10c106,17,130,28,155,40e" filled="f">
                    <v:path arrowok="t"/>
                  </v:shape>
                  <v:shape id="_x0000_s1105" style="height:32;left:2040;mso-wrap-distance-bottom:0;mso-wrap-distance-left:9;mso-wrap-distance-right:9;mso-wrap-distance-top:0;mso-wrap-style:square;position:absolute;top:941;v-text-anchor:top;width:124" coordsize="155,40" path="m,c27,1,54,3,80,10c106,17,130,28,155,40e" filled="f">
                    <v:path arrowok="t"/>
                  </v:shape>
                  <v:shape id="_x0000_s1106" style="height:136;left:2102;mso-wrap-distance-bottom:0;mso-wrap-distance-left:9;mso-wrap-distance-right:9;mso-wrap-distance-top:0;mso-wrap-style:square;position:absolute;top:1013;v-text-anchor:top;width:82" coordsize="102,170" path="m2,170c1,150,,130,2,110,4,90,8,66,17,50,26,34,43,23,57,15,71,7,86,3,102,e" filled="f">
                    <v:path arrowok="t"/>
                  </v:shape>
                  <v:line id="_x0000_s1107" style="position:absolute" from="1651,1172" to="1652,1557" o:allowoverlap="f"/>
                  <v:line id="_x0000_s1108" style="flip:x;position:absolute;rotation:1" from="2098,1113" to="2106,1557" o:allowoverlap="f"/>
                  <v:shape id="_x0000_s1109" style="height:126;left:1624;mso-wrap-distance-bottom:0;mso-wrap-distance-left:9;mso-wrap-distance-right:9;mso-wrap-distance-top:0;mso-wrap-style:square;position:absolute;top:1538;v-text-anchor:top;width:484" coordsize="484,126" o:allowoverlap="f" path="m28,19c35,34,,98,71,112c142,126,387,124,454,105hhc484,82,472,22,476,hbe" filled="f">
                    <v:path arrowok="t"/>
                  </v:shape>
                </v:group>
                <v:line id="_x0000_s1110" style="position:absolute" from="2475,11925" to="2955,11925"/>
                <v:line id="_x0000_s1111" style="position:absolute" from="2475,12030" to="2925,12030">
                  <v:stroke dashstyle="dashDot"/>
                </v:line>
                <v:line id="_x0000_s1112" style="position:absolute" from="2520,12135" to="2970,12135">
                  <v:stroke dashstyle="dashDot"/>
                </v:line>
                <v:line id="_x0000_s1113" style="position:absolute" from="2475,12240" to="2925,12240">
                  <v:stroke dashstyle="dashDot"/>
                </v:line>
              </v:group>
              <v:group id="_x0000_s1114" style="height:645;left:2559;position:absolute;top:10696;width:74" coordorigin="2009,11026" coordsize="100,879">
                <v:rect id="_x0000_s1115" style="height:333;left:2009;position:absolute;top:11572;width:100"/>
                <v:shape id="_x0000_s1116" type="#_x0000_t8" style="height:656;left:2028;position:absolute;top:11026;width:71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17" type="#_x0000_t32" style="flip:y;height:22;left:2622;position:absolute;top:10832;width:365" o:connectortype="straight"/>
              <v:shape id="_x0000_s1118" type="#_x0000_t32" style="flip:y;height:22;left:2611;position:absolute;top:11207;width:365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9" type="#_x0000_t202" style="height:761;left:2894;position:absolute;top:10578;width:977" filled="f" stroked="f">
                <v:textbox>
                  <w:txbxContent>
                    <w:p w:rsidR="00A172B0" w:rsidP="00A172B0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镊子</w:t>
                      </w:r>
                    </w:p>
                    <w:p w:rsidR="00A172B0" w:rsidP="00A172B0">
                      <w:pPr>
                        <w:rPr>
                          <w:szCs w:val="22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pH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试纸</w:t>
                      </w:r>
                    </w:p>
                  </w:txbxContent>
                </v:textbox>
              </v:shape>
            </v:group>
            <v:group id="_x0000_s1120" style="height:1193;left:7314;position:absolute;top:10410;width:1139" coordorigin="7501,10410" coordsize="1139,1193">
              <v:group id="_x0000_s1121" style="height:258;left:8447;position:absolute;top:11345;width:117" coordorigin="1376,2679" coordsize="204,453">
                <v:group id="_x0000_s1122" style="height:253;left:1376;position:absolute;top:2879;width:181" coordorigin="1376,3299" coordsize="181,253">
                  <v:line id="_x0000_s1123" style="flip:y;position:absolute" from="1384,3388" to="1417,3388" strokeweight="0.5pt"/>
                  <v:line id="_x0000_s1124" style="flip:y;position:absolute" from="1452,3483" to="1475,3483" strokeweight="0.5pt"/>
                  <v:line id="_x0000_s1125" style="flip:y;position:absolute" from="1441,3352" to="1557,3352" strokeweight="0.5pt"/>
                  <v:line id="_x0000_s1126" style="flip:y;position:absolute" from="1383,3488" to="1403,3488" strokeweight="0.5pt"/>
                  <v:line id="_x0000_s1127" style="flip:y;position:absolute" from="1484,3387" to="1516,3387" strokeweight="0.5pt"/>
                  <v:line id="_x0000_s1128" style="flip:y;position:absolute" from="1492,3476" to="1517,3476" strokeweight="0.5pt"/>
                  <v:line id="_x0000_s1129" style="flip:y;position:absolute" from="1433,3442" to="1466,3442" strokeweight="0.5pt"/>
                  <v:line id="_x0000_s1130" style="flip:y;position:absolute" from="1482,3299" to="1535,3299" strokeweight="0.5pt"/>
                  <v:line id="_x0000_s1131" style="flip:y;position:absolute" from="1380,3302" to="1413,3302" strokeweight="0.5pt"/>
                  <v:line id="_x0000_s1132" style="flip:y;position:absolute" from="1458,3552" to="1479,3552" strokeweight="0.5pt"/>
                  <v:line id="_x0000_s1133" style="flip:y;position:absolute" from="1376,3441" to="1408,3441" strokeweight="0.5pt"/>
                </v:group>
                <v:group id="_x0000_s1134" style="height:176;left:1376;position:absolute;top:2679;width:204" coordorigin="8576,2574" coordsize="234,176">
                  <v:line id="_x0000_s1135" style="position:absolute" from="8603,2616" to="8660,2616" strokeweight="0.5pt"/>
                  <v:line id="_x0000_s1136" style="position:absolute" from="8675,2667" to="8726,2667" strokeweight="0.5pt"/>
                  <v:line id="_x0000_s1137" style="flip:y;position:absolute" from="8709,2616" to="8788,2616" strokeweight="0.5pt"/>
                  <v:line id="_x0000_s1138" style="position:absolute" from="8592,2698" to="8720,2698" strokeweight="0.5pt"/>
                  <v:line id="_x0000_s1139" style="position:absolute" from="8764,2653" to="8803,2653" strokeweight="0.5pt"/>
                  <v:line id="_x0000_s1140" style="position:absolute" from="8715,2750" to="8773,2750" strokeweight="0.5pt"/>
                  <v:line id="_x0000_s1141" style="position:absolute" from="8593,2749" to="8631,2749" strokeweight="0.5pt"/>
                  <v:line id="_x0000_s1142" style="position:absolute" from="8744,2700" to="8782,2700" strokeweight="0.5pt"/>
                  <v:group id="_x0000_s1143" style="height:15;left:8576;position:absolute;top:2574;width:234" coordorigin="4083,4362" coordsize="240,18">
                    <v:line id="_x0000_s1144" style="position:absolute" from="4104,4377" to="4297,4377"/>
                    <v:shape id="_x0000_s1145" style="height:18;left:4299;position:absolute;top:4362;width:24" coordsize="24,18" path="m,18c,18,12,9,24,e" filled="f">
                      <v:path arrowok="t"/>
                    </v:shape>
                    <v:shape id="_x0000_s1146" style="flip:x;height:18;left:4083;position:absolute;top:4362;width:24" coordsize="24,18" path="m,18c,18,12,9,24,e" filled="f">
                      <v:path arrowok="t"/>
                    </v:shape>
                  </v:group>
                </v:group>
              </v:group>
              <v:group id="_x0000_s1147" style="height:1187;left:7501;position:absolute;top:10410;width:1139" coordorigin="7743,10498" coordsize="1139,1187">
                <v:group id="_x0000_s1148" style="height:930;left:8633;position:absolute;top:10755;width:249" coordorigin="222,1349" coordsize="552,1741">
                  <v:shape id="_x0000_s1149" type="#_x0000_t8" style="flip:y;height:70;left:222;position:absolute;top:3020;visibility:visible;width:552" adj="5282" filled="f"/>
                  <v:group id="_x0000_s1150" style="height:1623;left:319;position:absolute;top:1349;width:319" coordorigin="307,1011" coordsize="319,1623">
                    <v:group id="xjhzhh5" o:spid="_x0000_s1151" style="height:175;left:-130;position:absolute;rotation:90;top:1956;width:1174" coordorigin="2400,2160" coordsize="3200,240">
                      <v:line id="_x0000_s1152" style="position:absolute;visibility:visible" from="2400,2160" to="2400,2400" strokeweight="1pt"/>
                      <v:line id="_x0000_s1153" style="position:absolute;visibility:visible" from="2560,2280" to="2560,2400"/>
                      <v:line id="_x0000_s1154" style="position:absolute;visibility:visible" from="2720,2280" to="2720,2400"/>
                      <v:line id="_x0000_s1155" style="position:absolute;visibility:visible" from="2880,2280" to="2880,2400"/>
                      <v:line id="_x0000_s1156" style="position:absolute;visibility:visible" from="3040,2280" to="3040,2400"/>
                      <v:line id="_x0000_s1157" style="position:absolute;visibility:visible" from="3200,2220" to="3200,2400" strokeweight="1pt"/>
                      <v:line id="_x0000_s1158" style="position:absolute;visibility:visible" from="3360,2280" to="3360,2400"/>
                      <v:line id="_x0000_s1159" style="position:absolute;visibility:visible" from="3520,2280" to="3520,2400"/>
                      <v:line id="_x0000_s1160" style="position:absolute;visibility:visible" from="3680,2280" to="3680,2400"/>
                      <v:line id="_x0000_s1161" style="position:absolute;visibility:visible" from="3840,2280" to="3840,2400"/>
                      <v:line id="_x0000_s1162" style="position:absolute;visibility:visible" from="4000,2160" to="4000,2400" strokeweight="1pt"/>
                      <v:line id="_x0000_s1163" style="position:absolute;visibility:visible" from="4160,2280" to="4160,2400"/>
                      <v:line id="_x0000_s1164" style="position:absolute;visibility:visible" from="4320,2280" to="4320,2400"/>
                      <v:line id="_x0000_s1165" style="position:absolute;visibility:visible" from="4480,2280" to="4480,2400"/>
                      <v:line id="_x0000_s1166" style="position:absolute;visibility:visible" from="4640,2280" to="4640,2400"/>
                      <v:line id="_x0000_s1167" style="position:absolute;visibility:visible" from="4800,2220" to="4800,2400" strokeweight="1pt"/>
                      <v:line id="_x0000_s1168" style="position:absolute;visibility:visible" from="4960,2280" to="4960,2400"/>
                      <v:line id="_x0000_s1169" style="position:absolute;visibility:visible" from="5120,2280" to="5120,2400"/>
                      <v:line id="_x0000_s1170" style="position:absolute;visibility:visible" from="5280,2280" to="5280,2400"/>
                      <v:line id="_x0000_s1171" style="position:absolute;visibility:visible" from="5440,2280" to="5440,2400"/>
                      <v:line id="_x0000_s1172" style="position:absolute;visibility:visible" from="5600,2160" to="5600,2400" strokeweight="1pt"/>
                    </v:group>
                    <v:group id="_x0000_s1173" style="height:1530;left:364;position:absolute;top:1104;width:246" coordorigin="9201,1752" coordsize="348,1560">
                      <v:line id="_x0000_s1174" style="position:absolute;visibility:visible" from="9201,1752" to="9201,3312"/>
                      <v:line id="_x0000_s1175" style="position:absolute;visibility:visible" from="9549,1752" to="9549,3312"/>
                    </v:group>
                    <v:shape id="_x0000_s1176" style="height:101;left:307;position:absolute;top:1011;visibility:visible;width:319" coordsize="319,101" path="m54,101l41,53,,13,52,,319,,305,35l304,94e">
                      <v:path arrowok="t"/>
                    </v:shape>
                  </v:group>
                  <v:roundrect id="_x0000_s1177" style="height:55;left:360;position:absolute;top:2964;width:274" arcsize="10725f"/>
                </v:group>
                <v:group id="_x0000_s1178" style="height:183;left:8009;position:absolute;top:11059;width:143" coordorigin="7811,11059" coordsize="143,183">
                  <v:shapetype id="_x0000_t95" coordsize="21600,21600" o:spt="95" adj="11796480,5400" path="al10800,10800@0@0@2@14,10800,10800,10800,10800@3@15xe">
                    <v:stroke joinstyle="miter"/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sum 10800 0 #1"/>
                      <v:f eqn="prod #1 1 2"/>
                      <v:f eqn="sum @18 5400 0"/>
                      <v:f eqn="cos @19 #0"/>
                      <v:f eqn="sin @19 #0"/>
                      <v:f eqn="sum @20 10800 0"/>
                      <v:f eqn="sum @21 10800 0"/>
                      <v:f eqn="sum 10800 0 @20"/>
                      <v:f eqn="sum #1 10800 0"/>
                      <v:f eqn="if @9 @17 @25"/>
                      <v:f eqn="if @9 0 21600"/>
                      <v:f eqn="cos 10800 #0"/>
                      <v:f eqn="sin 10800 #0"/>
                      <v:f eqn="sin #1 #0"/>
                      <v:f eqn="sum @28 10800 0"/>
                      <v:f eqn="sum @29 10800 0"/>
                      <v:f eqn="sum @30 10800 0"/>
                      <v:f eqn="if @4 0 @31"/>
                      <v:f eqn="if #0 @34 0"/>
                      <v:f eqn="if @6 @35 @31"/>
                      <v:f eqn="sum 21600 0 @36"/>
                      <v:f eqn="if @4 0 @33"/>
                      <v:f eqn="if #0 @38 @32"/>
                      <v:f eqn="if @6 @39 0"/>
                      <v:f eqn="if @4 @32 21600"/>
                      <v:f eqn="if @6 @41 @33"/>
                    </v:formulas>
                    <v:path o:connecttype="custom" o:connectlocs="10800,@27;@22,@23;10800,@26;@24,@23" textboxrect="@36,@40,@37,@42"/>
                    <v:handles>
                      <v:h position="#1,#0" polar="10800,10800" radiusrange="0,10800"/>
                    </v:handles>
                  </v:shapetype>
                  <v:shape id="_x0000_s1179" type="#_x0000_t95" style="height:143;left:7791;position:absolute;rotation:-60;top:11079;width:183"/>
                  <v:oval id="_x0000_s1180" style="height:86;left:7844;position:absolute;top:11100;width:86" fillcolor="black"/>
                </v:group>
                <v:shape id="_x0000_s1181" type="#_x0000_t32" style="height:225;left:8178;position:absolute;top:11208;width:483" o:connectortype="straight">
                  <v:stroke dashstyle="dash"/>
                </v:shape>
                <v:shape id="_x0000_s1182" type="#_x0000_t202" style="height:474;left:7743;position:absolute;top:10498;width:1064" filled="f" stroked="f">
                  <v:textbox>
                    <w:txbxContent>
                      <w:p w:rsidR="00A172B0" w:rsidP="00A172B0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100mL</w:t>
                        </w: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量筒</w:t>
                        </w:r>
                      </w:p>
                    </w:txbxContent>
                  </v:textbox>
                </v:shape>
              </v:group>
            </v:group>
            <v:group id="_x0000_s1183" style="height:1559;left:5230;position:absolute;top:10194;width:2070" coordorigin="5230,10194" coordsize="2070,1559">
              <v:group id="_x0000_s1184" style="height:1255;left:5497;position:absolute;top:10498;width:1803" coordorigin="3407,10498" coordsize="1898,1321">
                <v:shape id="_x0000_s1185" type="#_x0000_t202" style="height:710;left:4198;position:absolute;top:11109;width:1107" filled="f" stroked="f">
                  <v:textbox>
                    <w:txbxContent>
                      <w:p w:rsidR="00A172B0" w:rsidP="00A172B0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浓硫酸</w:t>
                        </w:r>
                      </w:p>
                      <w:p w:rsidR="00A172B0" w:rsidP="00A172B0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水</w:t>
                        </w:r>
                      </w:p>
                    </w:txbxContent>
                  </v:textbox>
                </v:shape>
                <v:group id="_x0000_s1186" style="height:1149;left:3407;position:absolute;top:10498;width:1366" coordorigin="3363,10597" coordsize="1366,1149">
                  <v:group id="_x0000_s1187" style="flip:x;height:793;left:3363;position:absolute;top:10920;width:711" coordorigin="2416,11574" coordsize="711,793">
                    <v:group id="_x0000_s1188" style="height:793;left:2416;position:absolute;top:11574;width:711" coordorigin="1622,901" coordsize="576,763">
                      <v:roundrect id="_x0000_s1189" style="height:23;left:2108;position:absolute;rotation:1968487fd;top:973;width:90" arcsize="10923f"/>
                      <v:roundrect id="_x0000_s1190" style="height:23;left:1622;position:absolute;top:948;width:499" arcsize="10923f"/>
                      <v:rect id="_x0000_s1191" style="height:114;left:2053;position:absolute;top:901;width:91" stroked="f"/>
                      <v:shape id="_x0000_s1192" style="height:228;left:1632;mso-wrap-distance-bottom:0;mso-wrap-distance-left:9;mso-wrap-distance-right:9;mso-wrap-distance-top:0;mso-wrap-style:square;position:absolute;top:957;v-text-anchor:top;width:20" coordsize="26,285" path="m25,285c25,264,25,243,25,225c25,207,26,199,25,175,24,151,22,103,20,80,18,57,18,48,15,35,12,22,6,11,,e" filled="f">
                        <v:path arrowok="t"/>
                      </v:shape>
                      <v:shape id="_x0000_s1193" style="height:32;left:2024;mso-wrap-distance-bottom:0;mso-wrap-distance-left:9;mso-wrap-distance-right:9;mso-wrap-distance-top:0;mso-wrap-style:square;position:absolute;top:961;v-text-anchor:top;width:124" coordsize="155,40" path="m,c27,1,54,3,80,10c106,17,130,28,155,40e" filled="f">
                        <v:path arrowok="t"/>
                      </v:shape>
                      <v:shape id="_x0000_s1194" style="height:32;left:2040;mso-wrap-distance-bottom:0;mso-wrap-distance-left:9;mso-wrap-distance-right:9;mso-wrap-distance-top:0;mso-wrap-style:square;position:absolute;top:941;v-text-anchor:top;width:124" coordsize="155,40" path="m,c27,1,54,3,80,10c106,17,130,28,155,40e" filled="f">
                        <v:path arrowok="t"/>
                      </v:shape>
                      <v:shape id="_x0000_s1195" style="height:136;left:2102;mso-wrap-distance-bottom:0;mso-wrap-distance-left:9;mso-wrap-distance-right:9;mso-wrap-distance-top:0;mso-wrap-style:square;position:absolute;top:1013;v-text-anchor:top;width:82" coordsize="102,170" path="m2,170c1,150,,130,2,110,4,90,8,66,17,50,26,34,43,23,57,15,71,7,86,3,102,e" filled="f">
                        <v:path arrowok="t"/>
                      </v:shape>
                      <v:line id="_x0000_s1196" style="position:absolute" from="1651,1172" to="1652,1557" o:allowoverlap="f"/>
                      <v:line id="_x0000_s1197" style="flip:x;position:absolute;rotation:1" from="2098,1113" to="2106,1557" o:allowoverlap="f"/>
                      <v:shape id="_x0000_s1198" style="height:126;left:1624;mso-wrap-distance-bottom:0;mso-wrap-distance-left:9;mso-wrap-distance-right:9;mso-wrap-distance-top:0;mso-wrap-style:square;position:absolute;top:1538;v-text-anchor:top;width:484" coordsize="484,126" o:allowoverlap="f" path="m28,19c35,34,,98,71,112c142,126,387,124,454,105hhc484,82,472,22,476,hbe" filled="f">
                        <v:path arrowok="t"/>
                      </v:shape>
                    </v:group>
                    <v:line id="_x0000_s1199" style="position:absolute" from="2475,11925" to="2955,11925"/>
                    <v:line id="_x0000_s1200" style="position:absolute" from="2475,12030" to="2925,12030">
                      <v:stroke dashstyle="dashDot"/>
                    </v:line>
                    <v:line id="_x0000_s1201" style="position:absolute" from="2520,12135" to="2970,12135">
                      <v:stroke dashstyle="dashDot"/>
                    </v:line>
                    <v:line id="_x0000_s1202" style="position:absolute" from="2475,12240" to="2925,12240">
                      <v:stroke dashstyle="dashDot"/>
                    </v:line>
                  </v:group>
                  <v:roundrect id="_x0000_s1203" style="height:1107;left:3529;position:absolute;rotation:-15;top:10597;width:28" arcsize="0.5"/>
                  <v:group id="_x0000_s1204" style="height:677;left:4186;position:absolute;rotation:-4937803fd;top:10578;width:409" coordorigin="4200,10452" coordsize="757,1133">
                    <v:roundrect id="_x0000_s1205" style="height:31;left:4356;position:absolute;top:10452;width:460" arcsize="0.5" strokecolor="#333"/>
                    <v:shape id="_x0000_s1206" style="height:114;left:4200;mso-wrap-distance-bottom:0;mso-wrap-distance-left:9;mso-wrap-distance-right:9;mso-wrap-distance-top:0;mso-wrap-style:square;position:absolute;top:11471;v-text-anchor:top;width:757" coordsize="757,114" path="m27,22hdc39,76,,94,98,103hhc196,112,602,114,709,97,757,75,738,20,744,hde" filled="f" strokecolor="#333">
                      <v:path arrowok="t"/>
                    </v:shape>
                    <v:line id="_x0000_s1207" style="position:absolute" from="4228,10890" to="4228,11520" strokecolor="#333"/>
                    <v:line id="_x0000_s1208" style="position:absolute" from="4944,10890" to="4944,11475" strokecolor="#333"/>
                    <v:shape id="_x0000_s1209" style="flip:x;height:458;left:4788;mso-wrap-distance-bottom:0;mso-wrap-distance-left:9;mso-wrap-distance-right:9;mso-wrap-distance-top:0;mso-wrap-style:square;position:absolute;top:10467;v-text-anchor:top;width:162" coordsize="162,458" path="m135,hhc144,21,151,82,153,117hbc156,153,162,198,153,213hhc144,228,66,233,42,252,18,271,12,272,6,306hbc,340,8,426,8,458hhe" filled="f" strokecolor="#333">
                      <v:path arrowok="t"/>
                    </v:shape>
                    <v:shape id="_x0000_s1210" style="height:458;left:4221;mso-wrap-distance-bottom:0;mso-wrap-distance-left:9;mso-wrap-distance-right:9;mso-wrap-distance-top:0;mso-wrap-style:square;position:absolute;top:10470;v-text-anchor:top;width:162" coordsize="162,458" path="m135,hhc144,21,151,82,153,117hbc156,153,162,198,153,213hhc144,228,66,233,42,252,18,271,12,272,6,306hbc,340,8,426,8,458hhe" filled="f" strokecolor="#333">
                      <v:path arrowok="t"/>
                    </v:shape>
                  </v:group>
                  <v:group id="_x0000_s1211" style="height:139;left:4154;position:absolute;rotation:752893fd;top:10971;width:547" coordorigin="2604,1797" coordsize="547,376">
                    <v:group id="_x0000_s1212" style="height:14;left:2604;position:absolute;top:1797;width:547" coordorigin="2499,5805" coordsize="528,9">
                      <v:line id="_x0000_s1213" style="position:absolute" from="2535,5814" to="2989,5814"/>
                      <v:shape id="_x0000_s1214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      <v:path arrowok="t"/>
                      </v:shape>
                      <v:shape id="_x0000_s1215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      <v:path arrowok="t"/>
                      </v:shape>
                    </v:group>
                    <v:rect id="_x0000_s1216" style="height:358;left:2610;position:absolute;top:1815;width:513" fillcolor="black" stroked="f">
                      <v:fill r:id="rId5" o:title="横虚线" type="pattern"/>
                    </v:rect>
                  </v:group>
                  <v:rect id="_x0000_s1217" style="height:162;left:4398;position:absolute;rotation:18672504fd;top:10752;width:179"/>
                  <v:shape id="_x0000_s1218" type="#_x0000_t32" style="height:215;left:4030;position:absolute;top:11531;width:215" o:connectortype="straight"/>
                  <v:shape id="_x0000_s1219" type="#_x0000_t32" style="height:215;left:4449;position:absolute;top:11090;width:215" o:connectortype="straight"/>
                </v:group>
              </v:group>
              <v:shape id="_x0000_s1220" type="#_x0000_t202" style="height:451;left:5230;position:absolute;top:10194;width:903" filled="f" stroked="f">
                <v:textbox>
                  <w:txbxContent>
                    <w:p w:rsidR="00A172B0" w:rsidP="00A172B0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不断搅拌</w:t>
                      </w:r>
                    </w:p>
                  </w:txbxContent>
                </v:textbox>
              </v:shape>
            </v:group>
            <v:shape id="_x0000_s1221" type="#_x0000_t202" style="height:494;left:2223;position:absolute;top:11582;width:7220" filled="f" stroked="f">
              <v:textbox>
                <w:txbxContent>
                  <w:p w:rsidR="00A172B0" w:rsidP="00A172B0">
                    <w:r>
                      <w:t>A.</w:t>
                    </w:r>
                    <w:r>
                      <w:rPr>
                        <w:rFonts w:hint="eastAsia"/>
                      </w:rPr>
                      <w:t>测溶液</w:t>
                    </w:r>
                    <w:r>
                      <w:t xml:space="preserve">pH   B. </w:t>
                    </w:r>
                    <w:r>
                      <w:rPr>
                        <w:rFonts w:hint="eastAsia"/>
                      </w:rPr>
                      <w:t>过滤</w:t>
                    </w:r>
                    <w:r>
                      <w:t xml:space="preserve">      C.  </w:t>
                    </w:r>
                    <w:r>
                      <w:rPr>
                        <w:rFonts w:hint="eastAsia"/>
                      </w:rPr>
                      <w:t>稀释浓硫酸</w:t>
                    </w:r>
                    <w:r>
                      <w:t xml:space="preserve">       D. </w:t>
                    </w:r>
                    <w:r>
                      <w:rPr>
                        <w:rFonts w:hint="eastAsia"/>
                      </w:rPr>
                      <w:t>量取</w:t>
                    </w:r>
                    <w:r>
                      <w:t>9.3mL</w:t>
                    </w:r>
                    <w:r>
                      <w:rPr>
                        <w:rFonts w:hint="eastAsia"/>
                      </w:rPr>
                      <w:t>液体</w:t>
                    </w:r>
                    <w:r>
                      <w:t xml:space="preserve">       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t>6</w:t>
      </w:r>
      <w:r>
        <w:rPr>
          <w:rFonts w:hint="eastAsia"/>
        </w:rPr>
        <w:t>．下图所示实验操作，正确的是（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r>
        <w:rPr>
          <w:rFonts w:hint="eastAsia"/>
        </w:rPr>
        <w:t>7</w:t>
      </w:r>
      <w:r>
        <w:rPr>
          <w:rFonts w:hint="eastAsia"/>
        </w:rPr>
        <w:t>．吸烟有害健康，香烟的烟气中含有几百种对人体有害的物质，尼古丁是其中的一种，其化学式为</w:t>
      </w:r>
      <w:r>
        <w:rPr>
          <w:rFonts w:hint="eastAsia"/>
        </w:rPr>
        <w:t>C</w:t>
      </w:r>
      <w:r w:rsidRPr="00E24CF5">
        <w:rPr>
          <w:rFonts w:hint="eastAsia"/>
          <w:vertAlign w:val="subscript"/>
        </w:rPr>
        <w:t>10</w:t>
      </w:r>
      <w:r>
        <w:rPr>
          <w:rFonts w:hint="eastAsia"/>
        </w:rPr>
        <w:t>H</w:t>
      </w:r>
      <w:r w:rsidRPr="00E24CF5">
        <w:rPr>
          <w:rFonts w:hint="eastAsia"/>
          <w:vertAlign w:val="subscript"/>
        </w:rPr>
        <w:t>14</w:t>
      </w:r>
      <w:r>
        <w:rPr>
          <w:rFonts w:hint="eastAsia"/>
        </w:rPr>
        <w:t>N</w:t>
      </w:r>
      <w:r w:rsidRPr="00E24CF5">
        <w:rPr>
          <w:rFonts w:hint="eastAsia"/>
          <w:vertAlign w:val="subscript"/>
        </w:rPr>
        <w:t>2</w:t>
      </w:r>
      <w:r>
        <w:rPr>
          <w:rFonts w:hint="eastAsia"/>
        </w:rPr>
        <w:t>，下列关于尼古丁的说法正确的是（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P="00A172B0">
      <w:pPr>
        <w:ind w:firstLine="105" w:firstLineChars="50"/>
      </w:pPr>
      <w:r>
        <w:rPr>
          <w:rFonts w:hint="eastAsia"/>
        </w:rPr>
        <w:t>A</w:t>
      </w:r>
      <w:r>
        <w:rPr>
          <w:rFonts w:hint="eastAsia"/>
        </w:rPr>
        <w:t>．尼古丁是由三种元素组成的有机物</w:t>
      </w:r>
      <w:r>
        <w:rPr>
          <w:rFonts w:hint="eastAsia"/>
        </w:rPr>
        <w:t xml:space="preserve"> B</w:t>
      </w:r>
      <w:r>
        <w:rPr>
          <w:rFonts w:hint="eastAsia"/>
        </w:rPr>
        <w:t>．尼古丁是由</w:t>
      </w:r>
      <w:r>
        <w:rPr>
          <w:rFonts w:hint="eastAsia"/>
        </w:rPr>
        <w:t>10</w:t>
      </w:r>
      <w:r>
        <w:rPr>
          <w:rFonts w:hint="eastAsia"/>
        </w:rPr>
        <w:t>个碳原子、</w:t>
      </w:r>
      <w:r>
        <w:rPr>
          <w:rFonts w:hint="eastAsia"/>
        </w:rPr>
        <w:t>14</w:t>
      </w:r>
      <w:r>
        <w:rPr>
          <w:rFonts w:hint="eastAsia"/>
        </w:rPr>
        <w:t>个氢原子、</w:t>
      </w:r>
      <w:r>
        <w:rPr>
          <w:rFonts w:hint="eastAsia"/>
        </w:rPr>
        <w:t>2</w:t>
      </w:r>
      <w:r>
        <w:rPr>
          <w:rFonts w:hint="eastAsia"/>
        </w:rPr>
        <w:t>个氨原子构成的</w:t>
      </w:r>
    </w:p>
    <w:p w:rsidR="00A172B0" w:rsidRPr="00777652" w:rsidP="00A172B0">
      <w:pPr>
        <w:ind w:firstLine="105" w:firstLineChars="50"/>
      </w:pPr>
      <w:r>
        <w:rPr>
          <w:rFonts w:hint="eastAsia"/>
        </w:rPr>
        <w:t>C</w:t>
      </w:r>
      <w:r>
        <w:rPr>
          <w:rFonts w:hint="eastAsia"/>
        </w:rPr>
        <w:t>．尼古丁中氢元素质量分数最大</w:t>
      </w:r>
      <w:r>
        <w:rPr>
          <w:rFonts w:hint="eastAsia"/>
        </w:rPr>
        <w:t xml:space="preserve">    D</w:t>
      </w:r>
      <w:r>
        <w:rPr>
          <w:rFonts w:hint="eastAsia"/>
        </w:rPr>
        <w:t>．尼古丁中碳、氢、氮三种元素的质量比为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7</w:t>
      </w:r>
      <w:r>
        <w:rPr>
          <w:rFonts w:hint="eastAsia"/>
        </w:rPr>
        <w:t>：</w:t>
      </w:r>
      <w:r>
        <w:rPr>
          <w:rFonts w:hint="eastAsia"/>
        </w:rPr>
        <w:t>1</w:t>
      </w:r>
    </w:p>
    <w:p w:rsidR="00A172B0" w:rsidP="00A172B0">
      <w:r>
        <w:rPr>
          <w:rFonts w:hint="eastAsia"/>
        </w:rPr>
        <w:t>8</w:t>
      </w:r>
      <w:r>
        <w:rPr>
          <w:rFonts w:hint="eastAsia"/>
        </w:rPr>
        <w:t>．生产某阻燃剂（</w:t>
      </w:r>
      <w:r>
        <w:rPr>
          <w:rFonts w:hint="eastAsia"/>
        </w:rPr>
        <w:t>Sb</w:t>
      </w:r>
      <w:r w:rsidRPr="00E24CF5"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 w:rsidRPr="00E24CF5">
        <w:rPr>
          <w:rFonts w:hint="eastAsia"/>
          <w:vertAlign w:val="subscript"/>
        </w:rPr>
        <w:t>5</w:t>
      </w:r>
      <w:r>
        <w:rPr>
          <w:rFonts w:hint="eastAsia"/>
        </w:rPr>
        <w:t>）的化学方程式为</w:t>
      </w:r>
      <w:r>
        <w:rPr>
          <w:rFonts w:hint="eastAsia"/>
        </w:rPr>
        <w:t xml:space="preserve">X </w:t>
      </w:r>
      <w:r>
        <w:rPr>
          <w:rFonts w:hint="eastAsia"/>
        </w:rPr>
        <w:t>＋</w:t>
      </w:r>
      <w:r>
        <w:rPr>
          <w:rFonts w:hint="eastAsia"/>
        </w:rPr>
        <w:t xml:space="preserve"> 2H</w:t>
      </w:r>
      <w:r w:rsidRPr="00E24CF5"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 w:rsidRPr="00E24CF5">
        <w:rPr>
          <w:rFonts w:hint="eastAsia"/>
          <w:vertAlign w:val="sub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Sb</w:t>
      </w:r>
      <w:r w:rsidRPr="00E24CF5"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 w:rsidRPr="00E24CF5">
        <w:rPr>
          <w:rFonts w:hint="eastAsia"/>
          <w:vertAlign w:val="subscript"/>
        </w:rPr>
        <w:t>5</w:t>
      </w:r>
      <w:r>
        <w:rPr>
          <w:rFonts w:hint="eastAsia"/>
        </w:rPr>
        <w:t xml:space="preserve"> </w:t>
      </w:r>
      <w:r>
        <w:rPr>
          <w:rFonts w:hint="eastAsia"/>
        </w:rPr>
        <w:t>＋</w:t>
      </w:r>
      <w:r>
        <w:rPr>
          <w:rFonts w:hint="eastAsia"/>
        </w:rPr>
        <w:t xml:space="preserve"> 2H</w:t>
      </w:r>
      <w:r w:rsidRPr="00E24CF5"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</w:rPr>
        <w:t>，雄推断</w:t>
      </w:r>
      <w:r>
        <w:rPr>
          <w:rFonts w:hint="eastAsia"/>
        </w:rPr>
        <w:t>X</w:t>
      </w:r>
      <w:r>
        <w:rPr>
          <w:rFonts w:hint="eastAsia"/>
        </w:rPr>
        <w:t>的化学式为（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RPr="00EE0BCE" w:rsidP="00A172B0">
      <w:pPr>
        <w:ind w:firstLine="105" w:firstLineChars="50"/>
      </w:pPr>
      <w:r>
        <w:t>A. H</w:t>
      </w:r>
      <w:r w:rsidRPr="00E24CF5">
        <w:rPr>
          <w:vertAlign w:val="subscript"/>
        </w:rPr>
        <w:t>3</w:t>
      </w:r>
      <w:r>
        <w:t>SbO</w:t>
      </w:r>
      <w:r w:rsidRPr="00E24CF5">
        <w:rPr>
          <w:vertAlign w:val="subscript"/>
        </w:rPr>
        <w:t>4</w:t>
      </w:r>
      <w:r>
        <w:rPr>
          <w:rFonts w:hint="eastAsia"/>
        </w:rPr>
        <w:t xml:space="preserve">   </w:t>
      </w:r>
      <w:r>
        <w:t>B. SbO</w:t>
      </w:r>
      <w:r w:rsidRPr="00E24CF5">
        <w:rPr>
          <w:vertAlign w:val="subscript"/>
        </w:rPr>
        <w:t>3</w:t>
      </w:r>
      <w:r>
        <w:rPr>
          <w:rFonts w:hint="eastAsia"/>
        </w:rPr>
        <w:t xml:space="preserve">   </w:t>
      </w:r>
      <w:r>
        <w:t>C. SBO</w:t>
      </w:r>
      <w:r w:rsidRPr="00E24CF5">
        <w:rPr>
          <w:vertAlign w:val="subscript"/>
        </w:rPr>
        <w:t>2</w:t>
      </w:r>
      <w:r>
        <w:rPr>
          <w:rFonts w:hint="eastAsia"/>
        </w:rPr>
        <w:t xml:space="preserve">    </w:t>
      </w:r>
      <w:r>
        <w:t>D. Sb</w:t>
      </w:r>
      <w:r w:rsidRPr="00E24CF5">
        <w:rPr>
          <w:vertAlign w:val="subscript"/>
        </w:rPr>
        <w:t>2</w:t>
      </w:r>
      <w:r>
        <w:t>O</w:t>
      </w:r>
      <w:r w:rsidRPr="00E24CF5">
        <w:rPr>
          <w:vertAlign w:val="subscript"/>
        </w:rPr>
        <w:t>3</w:t>
      </w:r>
    </w:p>
    <w:p w:rsidR="00A172B0" w:rsidP="00A172B0">
      <w:r>
        <w:rPr>
          <w:rFonts w:hint="eastAsia"/>
        </w:rPr>
        <w:t>9</w:t>
      </w:r>
      <w:r>
        <w:rPr>
          <w:rFonts w:hint="eastAsia"/>
        </w:rPr>
        <w:t>．有甲、乙、内、丁四种颗粒大小相同的金属，分别投入等质量等浓度的稀硫中，乙、丙表面有气泡产生，且丙产生气泡较快，甲、丁无现象；再将甲投入丁的盐落液中，甲的表面有丁析出，则这四种金属的活动性由强到弱的序为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P="00A172B0">
      <w:r>
        <w:rPr>
          <w:rFonts w:hint="eastAsia"/>
        </w:rPr>
        <w:t>A</w:t>
      </w:r>
      <w:r>
        <w:rPr>
          <w:rFonts w:hint="eastAsia"/>
        </w:rPr>
        <w:t>．甲＞乙＞丙＞丁</w:t>
      </w:r>
      <w:r>
        <w:rPr>
          <w:rFonts w:hint="eastAsia"/>
        </w:rPr>
        <w:t>B</w:t>
      </w:r>
      <w:r>
        <w:rPr>
          <w:rFonts w:hint="eastAsia"/>
        </w:rPr>
        <w:t>．丙＞乙＞甲＞丁</w:t>
      </w:r>
      <w:r>
        <w:rPr>
          <w:rFonts w:hint="eastAsia"/>
        </w:rPr>
        <w:t xml:space="preserve"> C</w:t>
      </w:r>
      <w:r>
        <w:rPr>
          <w:rFonts w:hint="eastAsia"/>
        </w:rPr>
        <w:t>．丙＞乙＞丁＞甲</w:t>
      </w:r>
      <w:r>
        <w:rPr>
          <w:rFonts w:hint="eastAsia"/>
        </w:rPr>
        <w:t>D</w:t>
      </w:r>
      <w:r>
        <w:rPr>
          <w:rFonts w:hint="eastAsia"/>
        </w:rPr>
        <w:t>．丁＞甲＞乙＞丙</w:t>
      </w:r>
    </w:p>
    <w:p w:rsidR="00A172B0" w:rsidP="00A172B0">
      <w:r>
        <w:rPr>
          <w:rFonts w:hint="eastAsia"/>
        </w:rPr>
        <w:t>10</w:t>
      </w:r>
      <w:r>
        <w:rPr>
          <w:rFonts w:hint="eastAsia"/>
        </w:rPr>
        <w:t>．善于流理化学知识是学好化学的有效方法，以下梳理归纳正确的一组是（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tbl>
      <w:tblPr>
        <w:tblStyle w:val="TableGrid"/>
        <w:tblW w:w="0" w:type="auto"/>
        <w:tblLook w:val="04A0"/>
      </w:tblPr>
      <w:tblGrid>
        <w:gridCol w:w="4927"/>
        <w:gridCol w:w="4928"/>
      </w:tblGrid>
      <w:tr w:rsidTr="006E335F">
        <w:tblPrEx>
          <w:tblW w:w="0" w:type="auto"/>
          <w:tblLook w:val="04A0"/>
        </w:tblPrEx>
        <w:tc>
          <w:tcPr>
            <w:tcW w:w="4927" w:type="dxa"/>
          </w:tcPr>
          <w:p w:rsidR="00A172B0" w:rsidRPr="008B0DA5" w:rsidP="006E335F">
            <w:r w:rsidRPr="008B0DA5">
              <w:rPr>
                <w:rFonts w:hint="eastAsia"/>
              </w:rPr>
              <w:t>A</w:t>
            </w:r>
            <w:r w:rsidRPr="008B0DA5">
              <w:rPr>
                <w:rFonts w:hint="eastAsia"/>
              </w:rPr>
              <w:t>．描述实验现象</w:t>
            </w:r>
          </w:p>
        </w:tc>
        <w:tc>
          <w:tcPr>
            <w:tcW w:w="4928" w:type="dxa"/>
          </w:tcPr>
          <w:p w:rsidR="00A172B0" w:rsidRPr="008B0DA5" w:rsidP="006E335F">
            <w:r w:rsidRPr="008B0DA5">
              <w:rPr>
                <w:rFonts w:hint="eastAsia"/>
              </w:rPr>
              <w:t>B</w:t>
            </w:r>
            <w:r w:rsidRPr="008B0DA5">
              <w:rPr>
                <w:rFonts w:hint="eastAsia"/>
              </w:rPr>
              <w:t>．实验安全</w:t>
            </w:r>
          </w:p>
        </w:tc>
      </w:tr>
      <w:tr w:rsidTr="006E335F">
        <w:tblPrEx>
          <w:tblW w:w="0" w:type="auto"/>
          <w:tblLook w:val="04A0"/>
        </w:tblPrEx>
        <w:tc>
          <w:tcPr>
            <w:tcW w:w="4927" w:type="dxa"/>
          </w:tcPr>
          <w:p w:rsidR="00A172B0" w:rsidP="006E335F">
            <w:pPr>
              <w:jc w:val="left"/>
            </w:pPr>
            <w:r w:rsidRPr="008B0DA5">
              <w:rPr>
                <w:rFonts w:hint="eastAsia"/>
              </w:rPr>
              <w:t>①</w:t>
            </w:r>
            <w:r w:rsidRPr="008B0DA5">
              <w:rPr>
                <w:rFonts w:hint="eastAsia"/>
              </w:rPr>
              <w:t>50</w:t>
            </w:r>
            <w:r>
              <w:t>m</w:t>
            </w:r>
            <w:r>
              <w:rPr>
                <w:rFonts w:hint="eastAsia"/>
              </w:rPr>
              <w:t>L</w:t>
            </w:r>
            <w:r w:rsidRPr="008B0DA5">
              <w:rPr>
                <w:rFonts w:hint="eastAsia"/>
              </w:rPr>
              <w:t>水和</w:t>
            </w:r>
            <w:r w:rsidRPr="008B0DA5">
              <w:rPr>
                <w:rFonts w:hint="eastAsia"/>
              </w:rPr>
              <w:t>50</w:t>
            </w:r>
            <w:r>
              <w:t>m</w:t>
            </w:r>
            <w:r>
              <w:rPr>
                <w:rFonts w:hint="eastAsia"/>
              </w:rPr>
              <w:t>L</w:t>
            </w:r>
            <w:r w:rsidRPr="008B0DA5">
              <w:rPr>
                <w:rFonts w:hint="eastAsia"/>
              </w:rPr>
              <w:t>酒精混合后总体积等于</w:t>
            </w:r>
            <w:r>
              <w:t>100m</w:t>
            </w:r>
            <w:r>
              <w:rPr>
                <w:rFonts w:hint="eastAsia"/>
              </w:rPr>
              <w:t>L</w:t>
            </w:r>
          </w:p>
          <w:p w:rsidR="00A172B0" w:rsidP="006E335F">
            <w:pPr>
              <w:jc w:val="left"/>
            </w:pPr>
            <w:r w:rsidRPr="008B0DA5">
              <w:rPr>
                <w:rFonts w:hint="eastAsia"/>
              </w:rPr>
              <w:t>②硫在空气中燃烧产生明亮的</w:t>
            </w:r>
            <w:r>
              <w:rPr>
                <w:rFonts w:hint="eastAsia"/>
              </w:rPr>
              <w:t>蓝</w:t>
            </w:r>
            <w:r w:rsidRPr="008B0DA5">
              <w:rPr>
                <w:rFonts w:hint="eastAsia"/>
              </w:rPr>
              <w:t>紫色火焰，有</w:t>
            </w:r>
            <w:r>
              <w:rPr>
                <w:rFonts w:hint="eastAsia"/>
              </w:rPr>
              <w:t>刺激</w:t>
            </w:r>
            <w:r w:rsidRPr="008B0DA5">
              <w:rPr>
                <w:rFonts w:hint="eastAsia"/>
              </w:rPr>
              <w:t>性气</w:t>
            </w:r>
            <w:r>
              <w:rPr>
                <w:rFonts w:hint="eastAsia"/>
              </w:rPr>
              <w:t>味</w:t>
            </w:r>
            <w:r w:rsidRPr="008B0DA5">
              <w:rPr>
                <w:rFonts w:hint="eastAsia"/>
              </w:rPr>
              <w:t>气体生成</w:t>
            </w:r>
          </w:p>
          <w:p w:rsidR="00A172B0" w:rsidRPr="008B0DA5" w:rsidP="006E335F">
            <w:pPr>
              <w:jc w:val="both"/>
            </w:pPr>
            <w:r w:rsidRPr="008B0DA5">
              <w:rPr>
                <w:rFonts w:hint="eastAsia"/>
              </w:rPr>
              <w:t>③二气化碳通入紫色石</w:t>
            </w:r>
            <w:r>
              <w:rPr>
                <w:rFonts w:hint="eastAsia"/>
              </w:rPr>
              <w:t>蕊</w:t>
            </w:r>
            <w:r w:rsidRPr="008B0DA5">
              <w:rPr>
                <w:rFonts w:hint="eastAsia"/>
              </w:rPr>
              <w:t>溶液中，溶液变红色</w:t>
            </w:r>
          </w:p>
        </w:tc>
        <w:tc>
          <w:tcPr>
            <w:tcW w:w="4928" w:type="dxa"/>
          </w:tcPr>
          <w:p w:rsidR="00A172B0" w:rsidP="006E335F">
            <w:pPr>
              <w:jc w:val="both"/>
            </w:pPr>
            <w:r w:rsidRPr="008B0DA5">
              <w:rPr>
                <w:rFonts w:hint="eastAsia"/>
              </w:rPr>
              <w:t>①点燃可燃性气体前一定要验纯</w:t>
            </w:r>
          </w:p>
          <w:p w:rsidR="00A172B0" w:rsidP="006E335F">
            <w:pPr>
              <w:jc w:val="both"/>
            </w:pPr>
            <w:r w:rsidRPr="008B0DA5">
              <w:rPr>
                <w:rFonts w:hint="eastAsia"/>
              </w:rPr>
              <w:t>②实验室鉴别化学药品时不可以尝</w:t>
            </w:r>
            <w:r>
              <w:rPr>
                <w:rFonts w:hint="eastAsia"/>
              </w:rPr>
              <w:t>任何药品的味道</w:t>
            </w:r>
          </w:p>
          <w:p w:rsidR="00A172B0" w:rsidRPr="008B0DA5" w:rsidP="006E335F">
            <w:pPr>
              <w:jc w:val="both"/>
            </w:pPr>
            <w:r w:rsidRPr="008B0DA5">
              <w:rPr>
                <w:rFonts w:hint="eastAsia"/>
              </w:rPr>
              <w:t>③向燃然着的酒精灯内添加酒精，以节约实验时间</w:t>
            </w:r>
          </w:p>
        </w:tc>
      </w:tr>
      <w:tr w:rsidTr="006E335F">
        <w:tblPrEx>
          <w:tblW w:w="0" w:type="auto"/>
          <w:tblLook w:val="04A0"/>
        </w:tblPrEx>
        <w:tc>
          <w:tcPr>
            <w:tcW w:w="4927" w:type="dxa"/>
          </w:tcPr>
          <w:p w:rsidR="00A172B0" w:rsidRPr="008B0DA5" w:rsidP="006E335F">
            <w:r w:rsidRPr="008B0DA5">
              <w:rPr>
                <w:rFonts w:hint="eastAsia"/>
              </w:rPr>
              <w:t>C</w:t>
            </w:r>
            <w:r w:rsidRPr="008B0DA5">
              <w:rPr>
                <w:rFonts w:hint="eastAsia"/>
              </w:rPr>
              <w:t>．化学与生活</w:t>
            </w:r>
          </w:p>
        </w:tc>
        <w:tc>
          <w:tcPr>
            <w:tcW w:w="4928" w:type="dxa"/>
          </w:tcPr>
          <w:p w:rsidR="00A172B0" w:rsidRPr="008B0DA5" w:rsidP="006E335F">
            <w:r w:rsidRPr="008B0DA5">
              <w:rPr>
                <w:rFonts w:hint="eastAsia"/>
              </w:rPr>
              <w:t>D</w:t>
            </w:r>
            <w:r w:rsidRPr="008B0DA5">
              <w:rPr>
                <w:rFonts w:hint="eastAsia"/>
              </w:rPr>
              <w:t>．认识物质俗名</w:t>
            </w:r>
          </w:p>
        </w:tc>
      </w:tr>
      <w:tr w:rsidTr="006E335F">
        <w:tblPrEx>
          <w:tblW w:w="0" w:type="auto"/>
          <w:tblLook w:val="04A0"/>
        </w:tblPrEx>
        <w:tc>
          <w:tcPr>
            <w:tcW w:w="4927" w:type="dxa"/>
          </w:tcPr>
          <w:p w:rsidR="00A172B0" w:rsidP="006E335F">
            <w:pPr>
              <w:jc w:val="both"/>
            </w:pPr>
            <w:r w:rsidRPr="008B0DA5">
              <w:rPr>
                <w:rFonts w:hint="eastAsia"/>
              </w:rPr>
              <w:t>①人体缺乏继生素</w:t>
            </w:r>
            <w:r w:rsidRPr="008B0DA5">
              <w:rPr>
                <w:rFonts w:hint="eastAsia"/>
              </w:rPr>
              <w:t>A</w:t>
            </w:r>
            <w:r w:rsidRPr="008B0DA5">
              <w:rPr>
                <w:rFonts w:hint="eastAsia"/>
              </w:rPr>
              <w:t>容易患环血病</w:t>
            </w:r>
          </w:p>
          <w:p w:rsidR="00A172B0" w:rsidP="006E335F">
            <w:pPr>
              <w:jc w:val="both"/>
            </w:pPr>
            <w:r w:rsidRPr="008B0DA5">
              <w:rPr>
                <w:rFonts w:hint="eastAsia"/>
              </w:rPr>
              <w:t>②洗涤剂除油污利用了</w:t>
            </w:r>
            <w:r>
              <w:rPr>
                <w:rFonts w:hint="eastAsia"/>
              </w:rPr>
              <w:t>乳</w:t>
            </w:r>
            <w:r w:rsidRPr="008B0DA5">
              <w:rPr>
                <w:rFonts w:hint="eastAsia"/>
              </w:rPr>
              <w:t>化的原理</w:t>
            </w:r>
          </w:p>
          <w:p w:rsidR="00A172B0" w:rsidRPr="008B0DA5" w:rsidP="006E335F">
            <w:pPr>
              <w:jc w:val="both"/>
            </w:pPr>
            <w:r w:rsidRPr="008B0DA5">
              <w:rPr>
                <w:rFonts w:hint="eastAsia"/>
              </w:rPr>
              <w:t>③高钙牛奶中的“钙”</w:t>
            </w:r>
            <w:r>
              <w:rPr>
                <w:rFonts w:hint="eastAsia"/>
              </w:rPr>
              <w:t>指</w:t>
            </w:r>
            <w:r w:rsidRPr="008B0DA5">
              <w:rPr>
                <w:rFonts w:hint="eastAsia"/>
              </w:rPr>
              <w:t>钙元素</w:t>
            </w:r>
          </w:p>
        </w:tc>
        <w:tc>
          <w:tcPr>
            <w:tcW w:w="4928" w:type="dxa"/>
          </w:tcPr>
          <w:p w:rsidR="00A172B0" w:rsidP="006E335F">
            <w:pPr>
              <w:jc w:val="both"/>
            </w:pPr>
            <w:r w:rsidRPr="008B0DA5">
              <w:rPr>
                <w:rFonts w:hint="eastAsia"/>
              </w:rPr>
              <w:t>①</w:t>
            </w:r>
            <w:r>
              <w:rPr>
                <w:rFonts w:hint="eastAsia"/>
              </w:rPr>
              <w:t>碳酸钠</w:t>
            </w:r>
            <w:r>
              <w:softHyphen/>
            </w:r>
            <w:r>
              <w:rPr>
                <w:rFonts w:hint="eastAsia"/>
              </w:rPr>
              <w:softHyphen/>
            </w:r>
            <w:r>
              <w:rPr>
                <w:rFonts w:hint="eastAsia"/>
              </w:rPr>
              <w:softHyphen/>
            </w:r>
            <w:r>
              <w:rPr>
                <w:rFonts w:hint="eastAsia"/>
              </w:rPr>
              <w:t>—</w:t>
            </w:r>
            <w:r w:rsidRPr="008B0DA5">
              <w:rPr>
                <w:rFonts w:hint="eastAsia"/>
              </w:rPr>
              <w:t>苏打</w:t>
            </w:r>
          </w:p>
          <w:p w:rsidR="00A172B0" w:rsidP="006E335F">
            <w:pPr>
              <w:jc w:val="both"/>
            </w:pPr>
            <w:r w:rsidRPr="008B0DA5">
              <w:rPr>
                <w:rFonts w:hint="eastAsia"/>
              </w:rPr>
              <w:t>②氯氧化钙一消石灰</w:t>
            </w:r>
          </w:p>
          <w:p w:rsidR="00A172B0" w:rsidRPr="008B0DA5" w:rsidP="006E335F">
            <w:pPr>
              <w:jc w:val="both"/>
            </w:pPr>
            <w:r w:rsidRPr="008B0DA5">
              <w:rPr>
                <w:rFonts w:hint="eastAsia"/>
              </w:rPr>
              <w:t>③氢氧化</w:t>
            </w:r>
            <w:r>
              <w:rPr>
                <w:rFonts w:hint="eastAsia"/>
              </w:rPr>
              <w:t>钠</w:t>
            </w:r>
            <w:r w:rsidRPr="008B0DA5">
              <w:rPr>
                <w:rFonts w:hint="eastAsia"/>
              </w:rPr>
              <w:t>一火</w:t>
            </w:r>
            <w:r>
              <w:rPr>
                <w:rFonts w:hint="eastAsia"/>
              </w:rPr>
              <w:t>碱</w:t>
            </w:r>
          </w:p>
        </w:tc>
      </w:tr>
    </w:tbl>
    <w:p w:rsidR="00A172B0" w:rsidP="00A172B0">
      <w:r>
        <w:rPr>
          <w:rFonts w:hint="eastAsia"/>
        </w:rPr>
        <w:t>11</w:t>
      </w:r>
      <w:r>
        <w:rPr>
          <w:rFonts w:hint="eastAsia"/>
        </w:rPr>
        <w:t>．推理是化学学习中常用的恩维方法，下列传理正确的是（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P="00A172B0">
      <w:r>
        <w:rPr>
          <w:rFonts w:hint="eastAsia"/>
        </w:rPr>
        <w:t>A</w:t>
      </w:r>
      <w:r>
        <w:rPr>
          <w:rFonts w:hint="eastAsia"/>
        </w:rPr>
        <w:t>，混合物中至少含有两种物质，则泥合物中至少含有两种元素</w:t>
      </w:r>
    </w:p>
    <w:p w:rsidR="00A172B0" w:rsidP="00A172B0">
      <w:r>
        <w:rPr>
          <w:rFonts w:hint="eastAsia"/>
        </w:rPr>
        <w:t>B</w:t>
      </w:r>
      <w:r>
        <w:rPr>
          <w:rFonts w:hint="eastAsia"/>
        </w:rPr>
        <w:t>．硝酸铵溶于水吸收大量的热，则氢氧化钠溶于水吸收大量的热</w:t>
      </w:r>
    </w:p>
    <w:p w:rsidR="00A172B0" w:rsidP="00A172B0">
      <w:r>
        <w:rPr>
          <w:rFonts w:hint="eastAsia"/>
        </w:rPr>
        <w:t>C</w:t>
      </w:r>
      <w:r>
        <w:rPr>
          <w:rFonts w:hint="eastAsia"/>
        </w:rPr>
        <w:t>．物质在发生化学变化时，原子的种类不变，则元素种类也不会改变</w:t>
      </w:r>
    </w:p>
    <w:p w:rsidR="00A172B0" w:rsidP="00A172B0">
      <w:r>
        <w:rPr>
          <w:rFonts w:hint="eastAsia"/>
        </w:rPr>
        <w:t>D</w:t>
      </w:r>
      <w:r>
        <w:rPr>
          <w:rFonts w:hint="eastAsia"/>
        </w:rPr>
        <w:t>．利用红磷燃烧的方法可以测定空气中氧气的含量，则利用木炭也可以</w:t>
      </w:r>
    </w:p>
    <w:p w:rsidR="00A172B0" w:rsidP="00A172B0">
      <w:r>
        <w:rPr>
          <w:rFonts w:ascii="宋体" w:hAnsi="宋体" w:cs="宋体"/>
          <w:kern w:val="0"/>
          <w:sz w:val="24"/>
        </w:rPr>
        <w:pict>
          <v:group id="_x0000_s1222" style="height:59.15pt;margin-left:43.6pt;margin-top:10.85pt;position:absolute;width:239.8pt;z-index:251661312" coordorigin="2042,9888" coordsize="4796,1183">
            <v:group id="_x0000_s1223" style="height:295;left:2107;position:absolute;top:10198;width:334" coordorigin="1667,9629" coordsize="334,295">
              <v:oval id="_x0000_s1224" style="height:258;left:1699;position:absolute;top:9629;width:278"/>
              <v:oval id="_x0000_s1225" style="height:91;left:1667;position:absolute;top:9833;width:98" fillcolor="black"/>
              <v:oval id="_x0000_s1226" style="height:91;left:1903;position:absolute;top:9820;width:98" fillcolor="black"/>
            </v:group>
            <v:group id="_x0000_s1227" style="height:167;left:2885;position:absolute;top:10251;width:336" coordorigin="2740,10123" coordsize="336,167">
              <v:oval id="_x0000_s1228" style="height:161;left:2740;position:absolute;top:10123;width:172" fillcolor="#eeece1">
                <v:fill r:id="rId6" o:title="编织物" rotate="t" type="tile"/>
              </v:oval>
              <v:oval id="_x0000_s1229" style="height:161;left:2904;position:absolute;top:10129;width:172" fillcolor="#eeece1">
                <v:fill r:id="rId6" o:title="编织物" rotate="t" type="tile"/>
              </v:oval>
            </v:group>
            <v:group id="_x0000_s1230" style="height:354;left:3976;position:absolute;top:10166;width:483" coordorigin="3675,9983" coordsize="483,354">
              <v:oval id="_x0000_s1231" style="height:258;left:3785;position:absolute;top:9983;width:278"/>
              <v:oval id="_x0000_s1232" style="height:161;left:3675;position:absolute;top:10176;width:172" fillcolor="#eeece1">
                <v:fill r:id="rId6" o:title="编织物" rotate="t" type="tile"/>
              </v:oval>
              <v:oval id="_x0000_s1233" style="height:161;left:3986;position:absolute;top:10176;width:172" fillcolor="#eeece1">
                <v:fill r:id="rId6" o:title="编织物" rotate="t" type="tile"/>
              </v:oval>
            </v:group>
            <v:group id="_x0000_s1234" style="height:221;left:4976;position:absolute;top:10231;width:281" coordorigin="4976,9972" coordsize="281,221">
              <v:oval id="_x0000_s1235" style="height:91;left:4976;position:absolute;top:10102;width:98" fillcolor="black"/>
              <v:oval id="_x0000_s1236" style="height:91;left:5159;position:absolute;top:10101;width:98" fillcolor="black"/>
              <v:oval id="_x0000_s1237" style="height:161;left:5039;position:absolute;top:9972;width:172" fillcolor="#eeece1">
                <v:fill r:id="rId6" o:title="编织物" rotate="t" type="tile"/>
              </v:oval>
            </v:group>
            <v:shape id="_x0000_s1238" type="#_x0000_t32" style="height:0;left:3442;position:absolute;top:10299;width:484" o:connectortype="straight">
              <v:stroke endarrow="block"/>
            </v:shape>
            <v:shape id="_x0000_s1239" type="#_x0000_t202" style="height:442;left:2451;position:absolute;top:10108;width:409" stroked="f">
              <v:textbox>
                <w:txbxContent>
                  <w:p w:rsidR="00A172B0" w:rsidP="00A172B0">
                    <w:r>
                      <w:t>+</w:t>
                    </w:r>
                  </w:p>
                </w:txbxContent>
              </v:textbox>
            </v:shape>
            <v:shape id="_x0000_s1240" type="#_x0000_t202" style="height:399;left:4515;position:absolute;top:10118;width:409" stroked="f">
              <v:textbox>
                <w:txbxContent>
                  <w:p w:rsidR="00A172B0" w:rsidP="00A172B0">
                    <w:r>
                      <w:t>+</w:t>
                    </w:r>
                  </w:p>
                </w:txbxContent>
              </v:textbox>
            </v:shape>
            <v:shape id="_x0000_s1241" type="#_x0000_t202" style="height:420;left:2042;position:absolute;top:10427;width:3610" filled="f" stroked="f">
              <v:textbox>
                <w:txbxContent>
                  <w:p w:rsidR="00A172B0" w:rsidP="00A172B0">
                    <w:r>
                      <w:rPr>
                        <w:rFonts w:hint="eastAsia"/>
                      </w:rPr>
                      <w:t>甲</w:t>
                    </w:r>
                    <w:r>
                      <w:t xml:space="preserve">     </w:t>
                    </w:r>
                    <w:r>
                      <w:rPr>
                        <w:rFonts w:hint="eastAsia"/>
                      </w:rPr>
                      <w:t>乙</w:t>
                    </w:r>
                    <w:r>
                      <w:t xml:space="preserve">          </w:t>
                    </w:r>
                    <w:r>
                      <w:rPr>
                        <w:rFonts w:hint="eastAsia"/>
                      </w:rPr>
                      <w:t>丙</w:t>
                    </w:r>
                    <w:r>
                      <w:t xml:space="preserve">      </w:t>
                    </w:r>
                    <w:r>
                      <w:rPr>
                        <w:rFonts w:hint="eastAsia"/>
                      </w:rPr>
                      <w:t>丁</w:t>
                    </w:r>
                  </w:p>
                </w:txbxContent>
              </v:textbox>
            </v:shape>
            <v:shape id="_x0000_s1242" type="#_x0000_t202" style="height:1183;left:5614;position:absolute;top:9888;width:1224" filled="f" stroked="f">
              <v:textbox>
                <w:txbxContent>
                  <w:p w:rsidR="00A172B0" w:rsidP="00A172B0"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氢原子</w:t>
                    </w:r>
                  </w:p>
                  <w:p w:rsidR="00A172B0" w:rsidP="00A172B0"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氧原子</w:t>
                    </w:r>
                  </w:p>
                  <w:p w:rsidR="00A172B0" w:rsidP="00A172B0"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硫原子</w:t>
                    </w:r>
                  </w:p>
                </w:txbxContent>
              </v:textbox>
            </v:shape>
            <v:oval id="_x0000_s1243" style="height:161;left:5684;position:absolute;top:10337;width:172" fillcolor="#eeece1">
              <v:fill r:id="rId6" o:title="编织物" rotate="t" type="tile"/>
            </v:oval>
            <v:oval id="_x0000_s1244" style="height:91;left:5720;position:absolute;top:10069;width:98" fillcolor="black"/>
            <v:oval id="_x0000_s1245" style="height:258;left:5662;position:absolute;top:10580;width:278"/>
          </v:group>
        </w:pict>
      </w:r>
      <w:r>
        <w:t>12</w:t>
      </w:r>
      <w:r>
        <w:rPr>
          <w:rFonts w:hint="eastAsia"/>
        </w:rPr>
        <w:t>．已知甲和乙在一定条件下反应生成丙和丁，结合微观</w:t>
      </w:r>
      <w:r>
        <w:rPr>
          <w:rFonts w:ascii="宋体" w:hAnsi="宋体" w:cs="宋体" w:hint="eastAsia"/>
        </w:rPr>
        <w:t>示意图分析，下列结论正确的是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ind w:firstLine="105" w:firstLineChars="50"/>
        <w:rPr>
          <w:rFonts w:hint="eastAsia"/>
        </w:rPr>
      </w:pPr>
    </w:p>
    <w:p w:rsidR="00A172B0" w:rsidP="00A172B0">
      <w:pPr>
        <w:ind w:firstLine="105" w:firstLineChars="50"/>
      </w:pPr>
      <w:r>
        <w:rPr>
          <w:rFonts w:hint="eastAsia"/>
        </w:rPr>
        <w:t>A</w:t>
      </w:r>
      <w:r>
        <w:rPr>
          <w:rFonts w:hint="eastAsia"/>
        </w:rPr>
        <w:t>．甲的相对分子质量为</w:t>
      </w:r>
      <w:r>
        <w:rPr>
          <w:rFonts w:hint="eastAsia"/>
        </w:rPr>
        <w:t>34</w:t>
      </w:r>
      <w:r>
        <w:t>g</w:t>
      </w:r>
      <w:r>
        <w:rPr>
          <w:rFonts w:hint="eastAsia"/>
        </w:rPr>
        <w:t xml:space="preserve">                   B</w:t>
      </w:r>
      <w:r>
        <w:rPr>
          <w:rFonts w:hint="eastAsia"/>
        </w:rPr>
        <w:t>．乙物质为氧化物</w:t>
      </w:r>
    </w:p>
    <w:p w:rsidR="00A172B0" w:rsidP="00A172B0">
      <w:pPr>
        <w:ind w:firstLine="105" w:firstLineChars="50"/>
      </w:pPr>
      <w:r>
        <w:rPr>
          <w:rFonts w:hint="eastAsia"/>
        </w:rPr>
        <w:t>C</w:t>
      </w:r>
      <w:r>
        <w:rPr>
          <w:rFonts w:hint="eastAsia"/>
        </w:rPr>
        <w:t>．参加反应的甲和乙的质量比为</w:t>
      </w:r>
      <w:r>
        <w:rPr>
          <w:rFonts w:hint="eastAsia"/>
        </w:rPr>
        <w:t>17</w:t>
      </w:r>
      <w:r>
        <w:rPr>
          <w:rFonts w:hint="eastAsia"/>
        </w:rPr>
        <w:t>：</w:t>
      </w:r>
      <w:r>
        <w:rPr>
          <w:rFonts w:hint="eastAsia"/>
        </w:rPr>
        <w:t>24        D</w:t>
      </w:r>
      <w:r>
        <w:rPr>
          <w:rFonts w:hint="eastAsia"/>
        </w:rPr>
        <w:t>．反前后分子种类和数目均不发生改变</w:t>
      </w:r>
    </w:p>
    <w:p w:rsidR="00A172B0" w:rsidP="00A172B0">
      <w:r>
        <w:rPr>
          <w:rFonts w:hint="eastAsia"/>
        </w:rPr>
        <w:t>13</w:t>
      </w:r>
      <w:r>
        <w:rPr>
          <w:rFonts w:hint="eastAsia"/>
        </w:rPr>
        <w:t>．除去下列物质中的少量杂质，所选用的试剂或方法正的是（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tbl>
      <w:tblPr>
        <w:tblStyle w:val="TableGrid"/>
        <w:tblW w:w="0" w:type="auto"/>
        <w:tblInd w:w="392" w:type="dxa"/>
        <w:tblLook w:val="04A0"/>
      </w:tblPr>
      <w:tblGrid>
        <w:gridCol w:w="1559"/>
        <w:gridCol w:w="2410"/>
        <w:gridCol w:w="2410"/>
        <w:gridCol w:w="2551"/>
      </w:tblGrid>
      <w:tr w:rsidTr="006E335F">
        <w:tblPrEx>
          <w:tblW w:w="0" w:type="auto"/>
          <w:tblInd w:w="392" w:type="dxa"/>
          <w:tblLook w:val="04A0"/>
        </w:tblPrEx>
        <w:tc>
          <w:tcPr>
            <w:tcW w:w="1559" w:type="dxa"/>
          </w:tcPr>
          <w:p w:rsidR="00A172B0" w:rsidRPr="004E1F1A" w:rsidP="006E335F">
            <w:r w:rsidRPr="004E1F1A">
              <w:rPr>
                <w:rFonts w:hint="eastAsia"/>
              </w:rPr>
              <w:t>选项</w:t>
            </w:r>
          </w:p>
        </w:tc>
        <w:tc>
          <w:tcPr>
            <w:tcW w:w="2410" w:type="dxa"/>
          </w:tcPr>
          <w:p w:rsidR="00A172B0" w:rsidRPr="004E1F1A" w:rsidP="006E335F">
            <w:r w:rsidRPr="004E1F1A">
              <w:rPr>
                <w:rFonts w:hint="eastAsia"/>
              </w:rPr>
              <w:t>物质</w:t>
            </w:r>
          </w:p>
        </w:tc>
        <w:tc>
          <w:tcPr>
            <w:tcW w:w="2410" w:type="dxa"/>
          </w:tcPr>
          <w:p w:rsidR="00A172B0" w:rsidRPr="004E1F1A" w:rsidP="006E335F">
            <w:r w:rsidRPr="004E1F1A">
              <w:rPr>
                <w:rFonts w:hint="eastAsia"/>
              </w:rPr>
              <w:t>杂质</w:t>
            </w:r>
          </w:p>
        </w:tc>
        <w:tc>
          <w:tcPr>
            <w:tcW w:w="2551" w:type="dxa"/>
          </w:tcPr>
          <w:p w:rsidR="00A172B0" w:rsidRPr="004E1F1A" w:rsidP="006E335F">
            <w:r w:rsidRPr="004E1F1A">
              <w:rPr>
                <w:rFonts w:hint="eastAsia"/>
              </w:rPr>
              <w:t>所用试剂或方法</w:t>
            </w:r>
          </w:p>
        </w:tc>
      </w:tr>
      <w:tr w:rsidTr="006E335F">
        <w:tblPrEx>
          <w:tblW w:w="0" w:type="auto"/>
          <w:tblInd w:w="392" w:type="dxa"/>
          <w:tblLook w:val="04A0"/>
        </w:tblPrEx>
        <w:tc>
          <w:tcPr>
            <w:tcW w:w="1559" w:type="dxa"/>
          </w:tcPr>
          <w:p w:rsidR="00A172B0" w:rsidRPr="004E1F1A" w:rsidP="006E335F">
            <w:r w:rsidRPr="004E1F1A">
              <w:t>A</w:t>
            </w:r>
          </w:p>
        </w:tc>
        <w:tc>
          <w:tcPr>
            <w:tcW w:w="2410" w:type="dxa"/>
          </w:tcPr>
          <w:p w:rsidR="00A172B0" w:rsidRPr="004E1F1A" w:rsidP="006E335F">
            <w:r>
              <w:t>CO</w:t>
            </w:r>
            <w:r>
              <w:rPr>
                <w:vertAlign w:val="subscript"/>
              </w:rPr>
              <w:t>2</w:t>
            </w:r>
          </w:p>
        </w:tc>
        <w:tc>
          <w:tcPr>
            <w:tcW w:w="2410" w:type="dxa"/>
          </w:tcPr>
          <w:p w:rsidR="00A172B0" w:rsidRPr="004E1F1A" w:rsidP="006E335F">
            <w:r>
              <w:t>CO</w:t>
            </w:r>
          </w:p>
        </w:tc>
        <w:tc>
          <w:tcPr>
            <w:tcW w:w="2551" w:type="dxa"/>
          </w:tcPr>
          <w:p w:rsidR="00A172B0" w:rsidRPr="004E1F1A" w:rsidP="006E335F">
            <w:r w:rsidRPr="004E1F1A">
              <w:rPr>
                <w:rFonts w:hint="eastAsia"/>
              </w:rPr>
              <w:t>通入过量氧气，点燃</w:t>
            </w:r>
          </w:p>
        </w:tc>
      </w:tr>
      <w:tr w:rsidTr="006E335F">
        <w:tblPrEx>
          <w:tblW w:w="0" w:type="auto"/>
          <w:tblInd w:w="392" w:type="dxa"/>
          <w:tblLook w:val="04A0"/>
        </w:tblPrEx>
        <w:tc>
          <w:tcPr>
            <w:tcW w:w="1559" w:type="dxa"/>
          </w:tcPr>
          <w:p w:rsidR="00A172B0" w:rsidRPr="004E1F1A" w:rsidP="006E335F">
            <w:r>
              <w:rPr>
                <w:rFonts w:hint="eastAsia"/>
              </w:rPr>
              <w:t>B</w:t>
            </w:r>
          </w:p>
        </w:tc>
        <w:tc>
          <w:tcPr>
            <w:tcW w:w="2410" w:type="dxa"/>
          </w:tcPr>
          <w:p w:rsidR="00A172B0" w:rsidRPr="004E1F1A" w:rsidP="006E335F">
            <w:r>
              <w:t>CaO</w:t>
            </w:r>
          </w:p>
        </w:tc>
        <w:tc>
          <w:tcPr>
            <w:tcW w:w="2410" w:type="dxa"/>
          </w:tcPr>
          <w:p w:rsidR="00A172B0" w:rsidRPr="00326CFA" w:rsidP="006E335F">
            <w:r>
              <w:t>CaCO</w:t>
            </w:r>
            <w:r>
              <w:rPr>
                <w:vertAlign w:val="subscript"/>
              </w:rPr>
              <w:t>3</w:t>
            </w:r>
          </w:p>
        </w:tc>
        <w:tc>
          <w:tcPr>
            <w:tcW w:w="2551" w:type="dxa"/>
          </w:tcPr>
          <w:p w:rsidR="00A172B0" w:rsidRPr="004E1F1A" w:rsidP="006E335F">
            <w:r w:rsidRPr="004E1F1A">
              <w:rPr>
                <w:rFonts w:hint="eastAsia"/>
              </w:rPr>
              <w:t>高温</w:t>
            </w:r>
            <w:r>
              <w:rPr>
                <w:rFonts w:hint="eastAsia"/>
              </w:rPr>
              <w:t>煅</w:t>
            </w:r>
            <w:r w:rsidRPr="004E1F1A">
              <w:rPr>
                <w:rFonts w:hint="eastAsia"/>
              </w:rPr>
              <w:t>烧</w:t>
            </w:r>
          </w:p>
        </w:tc>
      </w:tr>
      <w:tr w:rsidTr="006E335F">
        <w:tblPrEx>
          <w:tblW w:w="0" w:type="auto"/>
          <w:tblInd w:w="392" w:type="dxa"/>
          <w:tblLook w:val="04A0"/>
        </w:tblPrEx>
        <w:tc>
          <w:tcPr>
            <w:tcW w:w="1559" w:type="dxa"/>
          </w:tcPr>
          <w:p w:rsidR="00A172B0" w:rsidRPr="004E1F1A" w:rsidP="006E335F">
            <w:r>
              <w:rPr>
                <w:rFonts w:hint="eastAsia"/>
              </w:rPr>
              <w:t>C</w:t>
            </w:r>
          </w:p>
        </w:tc>
        <w:tc>
          <w:tcPr>
            <w:tcW w:w="2410" w:type="dxa"/>
          </w:tcPr>
          <w:p w:rsidR="00A172B0" w:rsidRPr="004E1F1A" w:rsidP="006E335F">
            <w:r w:rsidRPr="004E1F1A">
              <w:rPr>
                <w:rFonts w:hint="eastAsia"/>
              </w:rPr>
              <w:t>NaOH</w:t>
            </w:r>
            <w:r w:rsidRPr="004E1F1A">
              <w:rPr>
                <w:rFonts w:hint="eastAsia"/>
              </w:rPr>
              <w:t>溶液</w:t>
            </w:r>
          </w:p>
        </w:tc>
        <w:tc>
          <w:tcPr>
            <w:tcW w:w="2410" w:type="dxa"/>
          </w:tcPr>
          <w:p w:rsidR="00A172B0" w:rsidRPr="00326CFA" w:rsidP="006E335F">
            <w:r>
              <w:t>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</w:p>
        </w:tc>
        <w:tc>
          <w:tcPr>
            <w:tcW w:w="2551" w:type="dxa"/>
          </w:tcPr>
          <w:p w:rsidR="00A172B0" w:rsidRPr="004E1F1A" w:rsidP="006E335F">
            <w:r w:rsidRPr="004E1F1A">
              <w:rPr>
                <w:rFonts w:hint="eastAsia"/>
              </w:rPr>
              <w:t>加入适量稀盐</w:t>
            </w:r>
            <w:r>
              <w:rPr>
                <w:rFonts w:hint="eastAsia"/>
              </w:rPr>
              <w:t>酸</w:t>
            </w:r>
          </w:p>
        </w:tc>
      </w:tr>
      <w:tr w:rsidTr="006E335F">
        <w:tblPrEx>
          <w:tblW w:w="0" w:type="auto"/>
          <w:tblInd w:w="392" w:type="dxa"/>
          <w:tblLook w:val="04A0"/>
        </w:tblPrEx>
        <w:tc>
          <w:tcPr>
            <w:tcW w:w="1559" w:type="dxa"/>
          </w:tcPr>
          <w:p w:rsidR="00A172B0" w:rsidRPr="004E1F1A" w:rsidP="006E335F">
            <w:r w:rsidRPr="004E1F1A">
              <w:rPr>
                <w:rFonts w:hint="eastAsia"/>
              </w:rPr>
              <w:t>D</w:t>
            </w:r>
          </w:p>
        </w:tc>
        <w:tc>
          <w:tcPr>
            <w:tcW w:w="2410" w:type="dxa"/>
          </w:tcPr>
          <w:p w:rsidR="00A172B0" w:rsidRPr="004E1F1A" w:rsidP="006E335F">
            <w:r w:rsidRPr="004E1F1A">
              <w:rPr>
                <w:rFonts w:hint="eastAsia"/>
              </w:rPr>
              <w:t>FeCl</w:t>
            </w:r>
            <w:r w:rsidRPr="00326CFA">
              <w:rPr>
                <w:rFonts w:hint="eastAsia"/>
                <w:vertAlign w:val="subscript"/>
              </w:rPr>
              <w:t>2</w:t>
            </w:r>
            <w:r w:rsidRPr="004E1F1A">
              <w:rPr>
                <w:rFonts w:hint="eastAsia"/>
              </w:rPr>
              <w:t>溶液</w:t>
            </w:r>
          </w:p>
        </w:tc>
        <w:tc>
          <w:tcPr>
            <w:tcW w:w="2410" w:type="dxa"/>
          </w:tcPr>
          <w:p w:rsidR="00A172B0" w:rsidRPr="00326CFA" w:rsidP="006E335F">
            <w:r>
              <w:t>CuCl</w:t>
            </w:r>
            <w:r>
              <w:rPr>
                <w:vertAlign w:val="subscript"/>
              </w:rPr>
              <w:t>2</w:t>
            </w:r>
          </w:p>
        </w:tc>
        <w:tc>
          <w:tcPr>
            <w:tcW w:w="2551" w:type="dxa"/>
          </w:tcPr>
          <w:p w:rsidR="00A172B0" w:rsidRPr="004E1F1A" w:rsidP="006E335F">
            <w:r w:rsidRPr="004E1F1A">
              <w:rPr>
                <w:rFonts w:hint="eastAsia"/>
              </w:rPr>
              <w:t>加入适量镁粉，过滤</w:t>
            </w:r>
          </w:p>
        </w:tc>
      </w:tr>
    </w:tbl>
    <w:p w:rsidR="00A172B0" w:rsidP="00A172B0">
      <w:pPr>
        <w:ind w:firstLine="1995" w:firstLineChars="950"/>
      </w:pPr>
      <w:r>
        <w:rPr>
          <w:rFonts w:hint="eastAsia"/>
        </w:rPr>
        <w:t>第Ⅱ卷（非选择题）</w:t>
      </w:r>
    </w:p>
    <w:p w:rsidR="00A172B0" w:rsidP="00A172B0">
      <w:r>
        <w:rPr>
          <w:rFonts w:hint="eastAsia"/>
        </w:rPr>
        <w:t>二、填空题（化学方程式</w:t>
      </w:r>
      <w:r>
        <w:rPr>
          <w:rFonts w:hint="eastAsia"/>
        </w:rPr>
        <w:t>2</w:t>
      </w:r>
      <w:r>
        <w:rPr>
          <w:rFonts w:hint="eastAsia"/>
        </w:rPr>
        <w:t>分，其余每空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:rsidR="00A172B0" w:rsidP="00A172B0">
      <w:r>
        <w:rPr>
          <w:rFonts w:hint="eastAsia"/>
        </w:rPr>
        <w:t>14</w:t>
      </w:r>
      <w:r>
        <w:rPr>
          <w:rFonts w:hint="eastAsia"/>
        </w:rPr>
        <w:t>．请用合适的化学用语填空：</w:t>
      </w:r>
    </w:p>
    <w:p w:rsidR="00A172B0" w:rsidRPr="002C75FB" w:rsidP="00A172B0">
      <w:pPr>
        <w:ind w:firstLine="105" w:firstLineChars="50"/>
        <w:rPr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3</w:t>
      </w:r>
      <w:r>
        <w:rPr>
          <w:rFonts w:hint="eastAsia"/>
        </w:rPr>
        <w:t>个氧原子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）铵根离子</w:t>
      </w:r>
      <w:r w:rsidRPr="002C75FB">
        <w:rPr>
          <w:rFonts w:hint="eastAsia"/>
          <w:u w:val="single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>个甲烷分子</w:t>
      </w:r>
      <w:r w:rsidRPr="002C75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）标出硝酸镁中镁元素的化合价</w:t>
      </w:r>
      <w:r>
        <w:rPr>
          <w:rFonts w:hint="eastAsia"/>
          <w:u w:val="single"/>
        </w:rPr>
        <w:t xml:space="preserve">       </w:t>
      </w:r>
    </w:p>
    <w:p w:rsidR="00A172B0" w:rsidP="00A172B0">
      <w:r>
        <w:rPr>
          <w:rFonts w:ascii="宋体" w:hAnsi="宋体" w:cs="宋体"/>
          <w:kern w:val="0"/>
          <w:sz w:val="24"/>
          <w:szCs w:val="24"/>
        </w:rPr>
        <w:pict>
          <v:group id="_x0000_s1246" style="height:49.25pt;margin-left:29.05pt;margin-top:11.7pt;position:absolute;width:271.85pt;z-index:251662336" coordorigin="2031,3406" coordsize="5709,1189">
            <v:shape id="_x0000_s1247" type="#_x0000_t202" style="height:483;left:2031;position:absolute;top:4112;width:5588" stroked="f">
              <v:textbox>
                <w:txbxContent>
                  <w:p w:rsidR="00A172B0" w:rsidP="00A172B0">
                    <w:r>
                      <w:t xml:space="preserve">      A       B         C          D         E</w:t>
                    </w:r>
                  </w:p>
                </w:txbxContent>
              </v:textbox>
            </v:shape>
            <v:group id="_x0000_s1248" style="height:884;left:2356;position:absolute;top:3406;width:5384" coordorigin="2356,3718" coordsize="6279,1030">
              <v:group id="_x0000_s1249" style="height:790;left:2356;position:absolute;top:3829;width:940" coordorigin="3560,4140" coordsize="940,790">
                <v:oval id="_x0000_s1250" style="height:480;left:3560;position:absolute;top:4296;width:480"/>
                <v:shape id="_x0000_s1251" type="#_x0000_t202" style="height:300;left:3630;position:absolute;top:4386;width:340" stroked="f">
                  <v:textbox inset="0,0,0,0">
                    <w:txbxContent>
                      <w:p w:rsidR="00A172B0" w:rsidP="00A172B0">
                        <w:pPr>
                          <w:jc w:val="center"/>
                        </w:pPr>
                        <w:r>
                          <w:t>+8</w:t>
                        </w:r>
                      </w:p>
                    </w:txbxContent>
                  </v:textbox>
                </v:shape>
                <v:shape id="_x0000_s1252" style="height:593;left:4121;position:absolute;top:4239;width:80" coordsize="80,593" path="m,c2,3,4,7,6,10c8,13,9,16,11,20c13,23,14,26,16,29c18,33,19,36,21,39c22,43,24,46,26,49c27,53,29,56,30,59c31,63,33,66,34,70c36,73,37,76,38,80c40,83,41,87,42,90c44,94,45,97,46,101c47,104,48,108,49,111c51,115,52,118,53,122c54,125,55,129,56,132c57,136,58,139,59,143c60,146,61,150,62,154c62,157,63,161,64,164c65,168,66,172,66,175c67,179,68,182,69,186c69,190,70,193,71,197c71,200,72,204,72,208c73,211,73,215,74,219c74,222,75,226,75,230c76,233,76,237,76,241c77,244,77,248,77,252c78,255,78,259,78,263c78,266,78,270,79,274c79,277,79,281,79,285c79,288,79,292,79,296c79,299,79,303,79,307c79,310,79,314,79,318c78,322,78,325,78,329c78,333,78,336,77,340c77,344,77,347,77,351c76,355,76,358,75,362c75,366,75,369,74,373c74,377,73,380,73,384c72,387,72,391,71,395c70,398,70,402,69,406c68,409,68,413,67,416c66,420,65,424,65,427c64,431,63,434,62,438c61,442,60,445,59,449c59,452,58,456,57,459c56,463,55,466,54,470c52,474,51,477,50,481c49,484,48,488,47,491c46,494,44,498,43,501c42,505,41,508,39,512c38,515,37,519,35,522c34,525,32,529,31,532c29,536,28,539,27,542c25,546,23,549,22,552c20,556,19,559,17,562c15,566,14,569,12,572c10,575,9,579,7,582c5,585,3,588,2,592e" filled="f">
                  <v:path arrowok="t"/>
                </v:shape>
                <v:shape id="_x0000_s1253" type="#_x0000_t202" style="height:300;left:4100;position:absolute;top:4376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_x0000_s1254" style="height:790;left:4295;position:absolute;top:4140;width:106" coordsize="106,790" path="m,c3,5,5,9,7,13c10,17,12,22,14,26c17,30,19,35,21,39c23,44,25,48,27,52c30,57,32,61,34,66c36,70,38,75,40,79c42,84,43,88,45,93c47,97,49,102,51,107c53,111,54,116,56,120c58,125,59,130,61,134c63,139,64,144,66,148c67,153,69,158,70,162c71,167,73,172,74,176c76,181,77,186,78,191c79,195,81,200,82,205c83,210,84,214,85,219c86,224,87,229,88,234c89,238,90,243,91,248c92,253,93,258,94,262c95,267,95,272,96,277c97,282,98,287,98,292c99,296,99,301,100,306c100,311,101,316,101,321c102,326,102,331,103,336c103,340,103,345,104,350c104,355,104,360,104,365c105,370,105,375,105,380c105,385,105,389,105,394c105,399,105,404,105,409c105,414,105,419,105,424c104,429,104,434,104,439c104,443,103,448,103,453c103,458,102,463,102,468c101,473,101,478,100,483c100,487,99,492,99,497c98,502,97,507,97,512c96,517,95,521,94,526c94,531,93,536,92,541c91,546,90,550,89,555c88,560,87,565,86,570c85,574,84,579,83,584c81,589,80,594,79,598c78,603,76,608,75,613c74,617,72,622,71,627c70,631,68,636,67,641c65,645,64,650,62,655c60,659,59,664,57,669c55,673,54,678,52,682c50,687,48,692,47,696c45,701,43,705,41,710c39,714,37,719,35,723c33,728,31,732,29,737c27,741,25,745,23,750c20,754,18,759,16,763c14,767,11,772,9,776c7,780,4,785,2,789e" filled="f">
                  <v:path arrowok="t"/>
                </v:shape>
                <v:shape id="_x0000_s1255" type="#_x0000_t202" style="height:300;left:4300;position:absolute;top:4376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</v:group>
              <v:group id="_x0000_s1256" style="height:987;left:3538;position:absolute;top:3718;width:1140" coordorigin="3560,3729" coordsize="1140,987">
                <v:oval id="_x0000_s1257" style="height:480;left:3560;position:absolute;top:3984;width:480"/>
                <v:shape id="_x0000_s1258" type="#_x0000_t202" style="height:300;left:3630;position:absolute;top:4074;width:340" stroked="f">
                  <v:textbox inset="0,0,0,0">
                    <w:txbxContent>
                      <w:p w:rsidR="00A172B0" w:rsidP="00A172B0">
                        <w:pPr>
                          <w:jc w:val="center"/>
                        </w:pPr>
                        <w:r>
                          <w:t>+12</w:t>
                        </w:r>
                      </w:p>
                    </w:txbxContent>
                  </v:textbox>
                </v:shape>
                <v:shape id="_x0000_s1259" style="height:593;left:4121;position:absolute;top:3927;width:80" coordsize="80,593" path="m,c2,3,4,7,6,10c8,13,9,16,11,20c13,23,14,26,16,29c18,33,19,36,21,39c22,43,24,46,26,49c27,53,29,56,30,59c31,63,33,66,34,70c36,73,37,76,38,80c40,83,41,87,42,90c44,94,45,97,46,101c47,104,48,108,49,111c51,115,52,118,53,122c54,125,55,129,56,132c57,136,58,139,59,143c60,146,61,150,62,154c62,157,63,161,64,164c65,168,66,172,66,175c67,179,68,182,69,186c69,190,70,193,71,197c71,200,72,204,72,208c73,211,73,215,74,219c74,222,75,226,75,230c76,233,76,237,76,241c77,244,77,248,77,252c78,255,78,259,78,263c78,266,78,270,79,274c79,277,79,281,79,285c79,288,79,292,79,296c79,299,79,303,79,307c79,310,79,314,79,318c78,322,78,325,78,329c78,333,78,336,77,340c77,344,77,347,77,351c76,355,76,358,75,362c75,366,75,369,74,373c74,377,73,380,73,384c72,387,72,391,71,395c70,398,70,402,69,406c68,409,68,413,67,416c66,420,65,424,65,427c64,431,63,434,62,438c61,442,60,445,59,449c59,452,58,456,57,459c56,463,55,466,54,470c52,474,51,477,50,481c49,484,48,488,47,491c46,494,44,498,43,501c42,505,41,508,39,512c38,515,37,519,35,522c34,525,32,529,31,532c29,536,28,539,27,542c25,546,23,549,22,552c20,556,19,559,17,562c15,566,14,569,12,572c10,575,9,579,7,582c5,585,3,588,2,592e" filled="f">
                  <v:path arrowok="t"/>
                </v:shape>
                <v:shape id="_x0000_s1260" type="#_x0000_t202" style="height:300;left:4100;position:absolute;top:4064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_x0000_s1261" style="height:790;left:4295;position:absolute;top:3828;width:106" coordsize="106,790" path="m,c3,5,5,9,7,13c10,17,12,22,14,26c17,30,19,35,21,39c23,44,25,48,27,52c30,57,32,61,34,66c36,70,38,75,40,79c42,84,43,88,45,93c47,97,49,102,51,107c53,111,54,116,56,120c58,125,59,130,61,134c63,139,64,144,66,148c67,153,69,158,70,162c71,167,73,172,74,176c76,181,77,186,78,191c79,195,81,200,82,205c83,210,84,214,85,219c86,224,87,229,88,234c89,238,90,243,91,248c92,253,93,258,94,262c95,267,95,272,96,277c97,282,98,287,98,292c99,296,99,301,100,306c100,311,101,316,101,321c102,326,102,331,103,336c103,340,103,345,104,350c104,355,104,360,104,365c105,370,105,375,105,380c105,385,105,389,105,394c105,399,105,404,105,409c105,414,105,419,105,424c104,429,104,434,104,439c104,443,103,448,103,453c103,458,102,463,102,468c101,473,101,478,100,483c100,487,99,492,99,497c98,502,97,507,97,512c96,517,95,521,94,526c94,531,93,536,92,541c91,546,90,550,89,555c88,560,87,565,86,570c85,574,84,579,83,584c81,589,80,594,79,598c78,603,76,608,75,613c74,617,72,622,71,627c70,631,68,636,67,641c65,645,64,650,62,655c60,659,59,664,57,669c55,673,54,678,52,682c50,687,48,692,47,696c45,701,43,705,41,710c39,714,37,719,35,723c33,728,31,732,29,737c27,741,25,745,23,750c20,754,18,759,16,763c14,767,11,772,9,776c7,780,4,785,2,789e" filled="f">
                  <v:path arrowok="t"/>
                </v:shape>
                <v:shape id="_x0000_s1262" type="#_x0000_t202" style="height:300;left:4300;position:absolute;top:4064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shape id="_x0000_s1263" style="height:987;left:4469;position:absolute;top:3729;width:132" coordsize="132,987" path="m,c3,6,6,11,9,16c12,22,15,27,18,33c21,38,23,44,26,49c29,55,31,60,34,66c37,71,39,77,42,82c44,88,47,94,49,99c52,105,54,110,56,116c59,122,61,127,63,133c65,139,68,145,70,150c72,156,74,162,76,168c78,174,80,179,82,185c84,191,86,197,87,203c89,209,91,215,93,220c94,226,96,232,97,238c99,244,101,250,102,256c103,262,105,268,106,274c108,280,109,286,110,292c111,298,113,304,114,310c115,316,116,322,117,328c118,334,119,340,120,346c121,352,122,358,122,364c123,371,124,377,125,383c125,389,126,395,127,401c127,407,128,413,128,419c129,426,129,432,129,438c130,444,130,450,130,456c130,462,131,468,131,475c131,481,131,487,131,493c131,499,131,505,131,511c131,517,131,524,130,530c130,536,130,542,130,548c129,554,129,560,128,567c128,573,127,579,127,585c126,591,126,597,125,603c124,609,124,615,123,621c122,628,121,634,120,640c120,646,119,652,118,658c117,664,116,670,114,676c113,682,112,688,111,694c110,700,108,706,107,712c106,718,104,724,103,730c102,736,100,742,98,748c97,754,95,760,94,766c92,772,90,777,89,783c87,789,85,795,83,801c81,807,79,813,77,818c75,824,73,830,71,836c69,841,67,847,65,853c63,859,60,864,58,870c56,876,53,881,51,887c48,893,46,898,44,904c41,910,38,915,36,921c33,926,31,932,28,937c25,943,22,948,20,954c17,959,14,965,11,970c8,975,5,981,2,986e" filled="f">
                  <v:path arrowok="t"/>
                </v:shape>
                <v:shape id="_x0000_s1264" type="#_x0000_t202" style="height:300;left:4500;position:absolute;top:4064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_x0000_s1265" style="height:790;left:4954;position:absolute;top:3871;width:940" coordorigin="3560,4140" coordsize="940,790">
                <v:oval id="_x0000_s1266" style="height:480;left:3560;position:absolute;top:4296;width:480"/>
                <v:shape id="_x0000_s1267" type="#_x0000_t202" style="height:300;left:3630;position:absolute;top:4386;width:340" stroked="f">
                  <v:textbox inset="0,0,0,0">
                    <w:txbxContent>
                      <w:p w:rsidR="00A172B0" w:rsidP="00A172B0">
                        <w:pPr>
                          <w:jc w:val="center"/>
                        </w:pPr>
                        <w:r>
                          <w:t>+13</w:t>
                        </w:r>
                      </w:p>
                    </w:txbxContent>
                  </v:textbox>
                </v:shape>
                <v:shape id="_x0000_s1268" style="height:593;left:4121;position:absolute;top:4239;width:80" coordsize="80,593" path="m,c2,3,4,7,6,10c8,13,9,16,11,20c13,23,14,26,16,29c18,33,19,36,21,39c22,43,24,46,26,49c27,53,29,56,30,59c31,63,33,66,34,70c36,73,37,76,38,80c40,83,41,87,42,90c44,94,45,97,46,101c47,104,48,108,49,111c51,115,52,118,53,122c54,125,55,129,56,132c57,136,58,139,59,143c60,146,61,150,62,154c62,157,63,161,64,164c65,168,66,172,66,175c67,179,68,182,69,186c69,190,70,193,71,197c71,200,72,204,72,208c73,211,73,215,74,219c74,222,75,226,75,230c76,233,76,237,76,241c77,244,77,248,77,252c78,255,78,259,78,263c78,266,78,270,79,274c79,277,79,281,79,285c79,288,79,292,79,296c79,299,79,303,79,307c79,310,79,314,79,318c78,322,78,325,78,329c78,333,78,336,77,340c77,344,77,347,77,351c76,355,76,358,75,362c75,366,75,369,74,373c74,377,73,380,73,384c72,387,72,391,71,395c70,398,70,402,69,406c68,409,68,413,67,416c66,420,65,424,65,427c64,431,63,434,62,438c61,442,60,445,59,449c59,452,58,456,57,459c56,463,55,466,54,470c52,474,51,477,50,481c49,484,48,488,47,491c46,494,44,498,43,501c42,505,41,508,39,512c38,515,37,519,35,522c34,525,32,529,31,532c29,536,28,539,27,542c25,546,23,549,22,552c20,556,19,559,17,562c15,566,14,569,12,572c10,575,9,579,7,582c5,585,3,588,2,592e" filled="f">
                  <v:path arrowok="t"/>
                </v:shape>
                <v:shape id="_x0000_s1269" type="#_x0000_t202" style="height:300;left:4100;position:absolute;top:4376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_x0000_s1270" style="height:790;left:4295;position:absolute;top:4140;width:106" coordsize="106,790" path="m,c3,5,5,9,7,13c10,17,12,22,14,26c17,30,19,35,21,39c23,44,25,48,27,52c30,57,32,61,34,66c36,70,38,75,40,79c42,84,43,88,45,93c47,97,49,102,51,107c53,111,54,116,56,120c58,125,59,130,61,134c63,139,64,144,66,148c67,153,69,158,70,162c71,167,73,172,74,176c76,181,77,186,78,191c79,195,81,200,82,205c83,210,84,214,85,219c86,224,87,229,88,234c89,238,90,243,91,248c92,253,93,258,94,262c95,267,95,272,96,277c97,282,98,287,98,292c99,296,99,301,100,306c100,311,101,316,101,321c102,326,102,331,103,336c103,340,103,345,104,350c104,355,104,360,104,365c105,370,105,375,105,380c105,385,105,389,105,394c105,399,105,404,105,409c105,414,105,419,105,424c104,429,104,434,104,439c104,443,103,448,103,453c103,458,102,463,102,468c101,473,101,478,100,483c100,487,99,492,99,497c98,502,97,507,97,512c96,517,95,521,94,526c94,531,93,536,92,541c91,546,90,550,89,555c88,560,87,565,86,570c85,574,84,579,83,584c81,589,80,594,79,598c78,603,76,608,75,613c74,617,72,622,71,627c70,631,68,636,67,641c65,645,64,650,62,655c60,659,59,664,57,669c55,673,54,678,52,682c50,687,48,692,47,696c45,701,43,705,41,710c39,714,37,719,35,723c33,728,31,732,29,737c27,741,25,745,23,750c20,754,18,759,16,763c14,767,11,772,9,776c7,780,4,785,2,789e" filled="f">
                  <v:path arrowok="t"/>
                </v:shape>
                <v:shape id="_x0000_s1271" type="#_x0000_t202" style="height:300;left:4300;position:absolute;top:4376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_x0000_s1272" style="height:790;left:6226;position:absolute;top:3827;width:940" coordorigin="3560,3828" coordsize="940,790">
                <v:oval id="_x0000_s1273" style="height:480;left:3560;position:absolute;top:3984;width:480"/>
                <v:shape id="_x0000_s1274" type="#_x0000_t202" style="height:300;left:3630;position:absolute;top:4074;width:340" stroked="f">
                  <v:textbox inset="0,0,0,0">
                    <w:txbxContent>
                      <w:p w:rsidR="00A172B0" w:rsidP="00A172B0">
                        <w:pPr>
                          <w:jc w:val="center"/>
                        </w:pPr>
                        <w:r>
                          <w:t>+12</w:t>
                        </w:r>
                      </w:p>
                    </w:txbxContent>
                  </v:textbox>
                </v:shape>
                <v:shape id="_x0000_s1275" style="height:593;left:4121;position:absolute;top:3927;width:80" coordsize="80,593" path="m,c2,3,4,7,6,10c8,13,9,16,11,20c13,23,14,26,16,29c18,33,19,36,21,39c22,43,24,46,26,49c27,53,29,56,30,59c31,63,33,66,34,70c36,73,37,76,38,80c40,83,41,87,42,90c44,94,45,97,46,101c47,104,48,108,49,111c51,115,52,118,53,122c54,125,55,129,56,132c57,136,58,139,59,143c60,146,61,150,62,154c62,157,63,161,64,164c65,168,66,172,66,175c67,179,68,182,69,186c69,190,70,193,71,197c71,200,72,204,72,208c73,211,73,215,74,219c74,222,75,226,75,230c76,233,76,237,76,241c77,244,77,248,77,252c78,255,78,259,78,263c78,266,78,270,79,274c79,277,79,281,79,285c79,288,79,292,79,296c79,299,79,303,79,307c79,310,79,314,79,318c78,322,78,325,78,329c78,333,78,336,77,340c77,344,77,347,77,351c76,355,76,358,75,362c75,366,75,369,74,373c74,377,73,380,73,384c72,387,72,391,71,395c70,398,70,402,69,406c68,409,68,413,67,416c66,420,65,424,65,427c64,431,63,434,62,438c61,442,60,445,59,449c59,452,58,456,57,459c56,463,55,466,54,470c52,474,51,477,50,481c49,484,48,488,47,491c46,494,44,498,43,501c42,505,41,508,39,512c38,515,37,519,35,522c34,525,32,529,31,532c29,536,28,539,27,542c25,546,23,549,22,552c20,556,19,559,17,562c15,566,14,569,12,572c10,575,9,579,7,582c5,585,3,588,2,592e" filled="f">
                  <v:path arrowok="t"/>
                </v:shape>
                <v:shape id="_x0000_s1276" type="#_x0000_t202" style="height:300;left:4100;position:absolute;top:4064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_x0000_s1277" style="height:790;left:4295;position:absolute;top:3828;width:106" coordsize="106,790" path="m,c3,5,5,9,7,13c10,17,12,22,14,26c17,30,19,35,21,39c23,44,25,48,27,52c30,57,32,61,34,66c36,70,38,75,40,79c42,84,43,88,45,93c47,97,49,102,51,107c53,111,54,116,56,120c58,125,59,130,61,134c63,139,64,144,66,148c67,153,69,158,70,162c71,167,73,172,74,176c76,181,77,186,78,191c79,195,81,200,82,205c83,210,84,214,85,219c86,224,87,229,88,234c89,238,90,243,91,248c92,253,93,258,94,262c95,267,95,272,96,277c97,282,98,287,98,292c99,296,99,301,100,306c100,311,101,316,101,321c102,326,102,331,103,336c103,340,103,345,104,350c104,355,104,360,104,365c105,370,105,375,105,380c105,385,105,389,105,394c105,399,105,404,105,409c105,414,105,419,105,424c104,429,104,434,104,439c104,443,103,448,103,453c103,458,102,463,102,468c101,473,101,478,100,483c100,487,99,492,99,497c98,502,97,507,97,512c96,517,95,521,94,526c94,531,93,536,92,541c91,546,90,550,89,555c88,560,87,565,86,570c85,574,84,579,83,584c81,589,80,594,79,598c78,603,76,608,75,613c74,617,72,622,71,627c70,631,68,636,67,641c65,645,64,650,62,655c60,659,59,664,57,669c55,673,54,678,52,682c50,687,48,692,47,696c45,701,43,705,41,710c39,714,37,719,35,723c33,728,31,732,29,737c27,741,25,745,23,750c20,754,18,759,16,763c14,767,11,772,9,776c7,780,4,785,2,789e" filled="f">
                  <v:path arrowok="t"/>
                </v:shape>
                <v:shape id="_x0000_s1278" type="#_x0000_t202" style="height:300;left:4300;position:absolute;top:4064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_x0000_s1279" style="height:987;left:7495;position:absolute;top:3761;width:1140" coordorigin="3560,3729" coordsize="1140,987">
                <v:oval id="_x0000_s1280" style="height:480;left:3560;position:absolute;top:3984;width:480"/>
                <v:shape id="_x0000_s1281" type="#_x0000_t202" style="height:300;left:3630;position:absolute;top:4074;width:340" stroked="f">
                  <v:textbox inset="0,0,0,0">
                    <w:txbxContent>
                      <w:p w:rsidR="00A172B0" w:rsidP="00A172B0">
                        <w:pPr>
                          <w:jc w:val="center"/>
                        </w:pPr>
                        <w:r>
                          <w:t>+17</w:t>
                        </w:r>
                      </w:p>
                    </w:txbxContent>
                  </v:textbox>
                </v:shape>
                <v:shape id="_x0000_s1282" style="height:593;left:4121;position:absolute;top:3927;width:80" coordsize="80,593" path="m,c2,3,4,7,6,10c8,13,9,16,11,20c13,23,14,26,16,29c18,33,19,36,21,39c22,43,24,46,26,49c27,53,29,56,30,59c31,63,33,66,34,70c36,73,37,76,38,80c40,83,41,87,42,90c44,94,45,97,46,101c47,104,48,108,49,111c51,115,52,118,53,122c54,125,55,129,56,132c57,136,58,139,59,143c60,146,61,150,62,154c62,157,63,161,64,164c65,168,66,172,66,175c67,179,68,182,69,186c69,190,70,193,71,197c71,200,72,204,72,208c73,211,73,215,74,219c74,222,75,226,75,230c76,233,76,237,76,241c77,244,77,248,77,252c78,255,78,259,78,263c78,266,78,270,79,274c79,277,79,281,79,285c79,288,79,292,79,296c79,299,79,303,79,307c79,310,79,314,79,318c78,322,78,325,78,329c78,333,78,336,77,340c77,344,77,347,77,351c76,355,76,358,75,362c75,366,75,369,74,373c74,377,73,380,73,384c72,387,72,391,71,395c70,398,70,402,69,406c68,409,68,413,67,416c66,420,65,424,65,427c64,431,63,434,62,438c61,442,60,445,59,449c59,452,58,456,57,459c56,463,55,466,54,470c52,474,51,477,50,481c49,484,48,488,47,491c46,494,44,498,43,501c42,505,41,508,39,512c38,515,37,519,35,522c34,525,32,529,31,532c29,536,28,539,27,542c25,546,23,549,22,552c20,556,19,559,17,562c15,566,14,569,12,572c10,575,9,579,7,582c5,585,3,588,2,592e" filled="f">
                  <v:path arrowok="t"/>
                </v:shape>
                <v:shape id="_x0000_s1283" type="#_x0000_t202" style="height:300;left:4100;position:absolute;top:4064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_x0000_s1284" style="height:790;left:4295;position:absolute;top:3828;width:106" coordsize="106,790" path="m,c3,5,5,9,7,13c10,17,12,22,14,26c17,30,19,35,21,39c23,44,25,48,27,52c30,57,32,61,34,66c36,70,38,75,40,79c42,84,43,88,45,93c47,97,49,102,51,107c53,111,54,116,56,120c58,125,59,130,61,134c63,139,64,144,66,148c67,153,69,158,70,162c71,167,73,172,74,176c76,181,77,186,78,191c79,195,81,200,82,205c83,210,84,214,85,219c86,224,87,229,88,234c89,238,90,243,91,248c92,253,93,258,94,262c95,267,95,272,96,277c97,282,98,287,98,292c99,296,99,301,100,306c100,311,101,316,101,321c102,326,102,331,103,336c103,340,103,345,104,350c104,355,104,360,104,365c105,370,105,375,105,380c105,385,105,389,105,394c105,399,105,404,105,409c105,414,105,419,105,424c104,429,104,434,104,439c104,443,103,448,103,453c103,458,102,463,102,468c101,473,101,478,100,483c100,487,99,492,99,497c98,502,97,507,97,512c96,517,95,521,94,526c94,531,93,536,92,541c91,546,90,550,89,555c88,560,87,565,86,570c85,574,84,579,83,584c81,589,80,594,79,598c78,603,76,608,75,613c74,617,72,622,71,627c70,631,68,636,67,641c65,645,64,650,62,655c60,659,59,664,57,669c55,673,54,678,52,682c50,687,48,692,47,696c45,701,43,705,41,710c39,714,37,719,35,723c33,728,31,732,29,737c27,741,25,745,23,750c20,754,18,759,16,763c14,767,11,772,9,776c7,780,4,785,2,789e" filled="f">
                  <v:path arrowok="t"/>
                </v:shape>
                <v:shape id="_x0000_s1285" type="#_x0000_t202" style="height:300;left:4300;position:absolute;top:4064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shape id="_x0000_s1286" style="height:987;left:4469;position:absolute;top:3729;width:132" coordsize="132,987" path="m,c3,6,6,11,9,16c12,22,15,27,18,33c21,38,23,44,26,49c29,55,31,60,34,66c37,71,39,77,42,82c44,88,47,94,49,99c52,105,54,110,56,116c59,122,61,127,63,133c65,139,68,145,70,150c72,156,74,162,76,168c78,174,80,179,82,185c84,191,86,197,87,203c89,209,91,215,93,220c94,226,96,232,97,238c99,244,101,250,102,256c103,262,105,268,106,274c108,280,109,286,110,292c111,298,113,304,114,310c115,316,116,322,117,328c118,334,119,340,120,346c121,352,122,358,122,364c123,371,124,377,125,383c125,389,126,395,127,401c127,407,128,413,128,419c129,426,129,432,129,438c130,444,130,450,130,456c130,462,131,468,131,475c131,481,131,487,131,493c131,499,131,505,131,511c131,517,131,524,130,530c130,536,130,542,130,548c129,554,129,560,128,567c128,573,127,579,127,585c126,591,126,597,125,603c124,609,124,615,123,621c122,628,121,634,120,640c120,646,119,652,118,658c117,664,116,670,114,676c113,682,112,688,111,694c110,700,108,706,107,712c106,718,104,724,103,730c102,736,100,742,98,748c97,754,95,760,94,766c92,772,90,777,89,783c87,789,85,795,83,801c81,807,79,813,77,818c75,824,73,830,71,836c69,841,67,847,65,853c63,859,60,864,58,870c56,876,53,881,51,887c48,893,46,898,44,904c41,910,38,915,36,921c33,926,31,932,28,937c25,943,22,948,20,954c17,959,14,965,11,970c8,975,5,981,2,986e" filled="f">
                  <v:path arrowok="t"/>
                </v:shape>
                <v:shape id="_x0000_s1287" type="#_x0000_t202" style="height:300;left:4500;position:absolute;top:4064;width:200" stroked="f">
                  <v:textbox inset="0,0,0,1.6pt">
                    <w:txbxContent>
                      <w:p w:rsidR="00A172B0" w:rsidP="00A172B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</v:group>
            </v:group>
          </v:group>
        </w:pict>
      </w:r>
      <w:r>
        <w:rPr>
          <w:rFonts w:hint="eastAsia"/>
        </w:rPr>
        <w:t>15</w:t>
      </w:r>
      <w:r>
        <w:rPr>
          <w:rFonts w:hint="eastAsia"/>
        </w:rPr>
        <w:t>．如图为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五种粒的结构示意图，请按要求填空：</w:t>
      </w: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RPr="002C75FB" w:rsidP="00A172B0">
      <w:pPr>
        <w:rPr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，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种粒子中，属于同种元素的是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（填序号）。</w:t>
      </w:r>
    </w:p>
    <w:p w:rsidR="00A172B0" w:rsidP="00A172B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E</w:t>
      </w:r>
      <w:r>
        <w:rPr>
          <w:rFonts w:hint="eastAsia"/>
        </w:rPr>
        <w:t>元素的原子在化学变化中容易形成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（填“阴离子”或“阳离子”）。</w:t>
      </w:r>
    </w:p>
    <w:p w:rsidR="00A172B0" w:rsidRPr="00AB02A4" w:rsidP="00A172B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）由</w:t>
      </w:r>
      <w:r>
        <w:rPr>
          <w:rFonts w:hint="eastAsia"/>
        </w:rPr>
        <w:t>A</w:t>
      </w:r>
      <w:r>
        <w:rPr>
          <w:rFonts w:hint="eastAsia"/>
        </w:rPr>
        <w:t>元素和</w:t>
      </w:r>
      <w:r>
        <w:rPr>
          <w:rFonts w:hint="eastAsia"/>
        </w:rPr>
        <w:t>C</w:t>
      </w:r>
      <w:r>
        <w:rPr>
          <w:rFonts w:hint="eastAsia"/>
        </w:rPr>
        <w:t>元素形成的化合物的化学式为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。</w:t>
      </w:r>
    </w:p>
    <w:p w:rsidR="00A172B0" w:rsidP="00A172B0">
      <w:r>
        <w:rPr>
          <w:rFonts w:hint="eastAsia"/>
        </w:rPr>
        <w:t>16</w:t>
      </w:r>
      <w:r>
        <w:rPr>
          <w:rFonts w:hint="eastAsia"/>
        </w:rPr>
        <w:t>．水是一种重要的资源。请回答下列问题：</w:t>
      </w:r>
    </w:p>
    <w:p w:rsidR="00A172B0" w:rsidP="00A172B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）下列说法正确的是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（填序号）。</w:t>
      </w:r>
    </w:p>
    <w:p w:rsidR="00A172B0" w:rsidP="00A172B0">
      <w:pPr>
        <w:ind w:firstLine="210" w:firstLineChars="100"/>
      </w:pPr>
      <w:r>
        <w:rPr>
          <w:rFonts w:hint="eastAsia"/>
        </w:rPr>
        <w:t>A</w:t>
      </w:r>
      <w:r>
        <w:rPr>
          <w:rFonts w:hint="eastAsia"/>
        </w:rPr>
        <w:t>．软水加入肥皂水容易起浮渣</w:t>
      </w:r>
      <w:r>
        <w:rPr>
          <w:rFonts w:hint="eastAsia"/>
        </w:rPr>
        <w:t xml:space="preserve">      B</w:t>
      </w:r>
      <w:r>
        <w:rPr>
          <w:rFonts w:hint="eastAsia"/>
        </w:rPr>
        <w:t>．生活中常用煮沸的方法降低水的硬度</w:t>
      </w:r>
    </w:p>
    <w:p w:rsidR="00A172B0" w:rsidP="00A172B0">
      <w:pPr>
        <w:ind w:firstLine="210" w:firstLineChars="100"/>
      </w:pPr>
      <w:r>
        <w:rPr>
          <w:rFonts w:hint="eastAsia"/>
        </w:rPr>
        <w:t>C</w:t>
      </w:r>
      <w:r>
        <w:rPr>
          <w:rFonts w:hint="eastAsia"/>
        </w:rPr>
        <w:t>．活性炭在净水中起到吸附作用</w:t>
      </w:r>
      <w:r>
        <w:rPr>
          <w:rFonts w:hint="eastAsia"/>
        </w:rPr>
        <w:t xml:space="preserve">    D</w:t>
      </w:r>
      <w:r>
        <w:rPr>
          <w:rFonts w:hint="eastAsia"/>
        </w:rPr>
        <w:t>．自来水厂过沉淀、过滤、吸附、消毒等可将泉水变成纯净水</w:t>
      </w:r>
    </w:p>
    <w:p w:rsidR="00A172B0" w:rsidP="00A172B0">
      <w:pPr>
        <w:rPr>
          <w:rFonts w:hint="eastAsia"/>
        </w:rPr>
      </w:pPr>
      <w:r>
        <w:rPr>
          <w:noProof/>
        </w:rPr>
        <w:pict>
          <v:group id="_x0000_s1288" style="height:121.95pt;margin-left:335.75pt;margin-top:1.45pt;position:absolute;width:197.2pt;z-index:251663360" coordorigin="2370,12060" coordsize="4004,2476">
            <v:group id="_x0000_s1289" style="height:1934;left:2762;position:absolute;top:12197;width:2568" coordorigin="2762,12197" coordsize="2568,1934">
              <v:shape id="_x0000_s1290" type="#_x0000_t32" style="height:1934;left:2762;position:absolute;rotation:180;top:12197;width:32" o:connectortype="straight">
                <v:stroke endarrow="block"/>
              </v:shape>
              <v:shape id="_x0000_s1291" type="#_x0000_t32" style="height:0;left:2794;position:absolute;top:14121;width:2536" o:connectortype="straight">
                <v:stroke endarrow="block"/>
              </v:shape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292" type="#_x0000_t19" style="flip:y;height:763;left:2794;position:absolute;top:12670;width:2206" coordsize="21420,21600" adj=",-484465" path="wr-21600,,21600,43200,,,21420,18821nfewr-21600,,21600,43200,,,21420,18821l,21600nsxe">
              <v:path o:connecttype="custom" o:connectlocs="0,0;21420,18821;0,21600"/>
            </v:shape>
            <v:shape id="_x0000_s1293" type="#_x0000_t19" style="flip:y;height:1568;left:2762;position:absolute;top:12210;width:1906" coordsize="21524,21599" adj="-5864141,-314173,,21599" path="wr-21600,-1,21600,43199,196,,21524,19794nfewr-21600,-1,21600,43199,196,,21524,19794l,21599nsxe">
              <v:path o:connecttype="custom" o:connectlocs="196,0;21524,19794;0,21599"/>
            </v:shape>
            <v:shape id="_x0000_s1294" type="#_x0000_t19" style="flip:x y;height:849;left:2793;position:absolute;rotation:-327585fd;top:12761;width:2251"/>
            <v:shape id="_x0000_s1295" type="#_x0000_t32" style="flip:y;height:10;left:2773;position:absolute;top:12628;width:1836" o:connectortype="straight">
              <v:stroke dashstyle="dash"/>
            </v:shape>
            <v:shape id="_x0000_s1296" type="#_x0000_t32" style="flip:y;height:1492;left:4598;position:absolute;top:12618;width:1" o:connectortype="straight">
              <v:stroke dashstyle="dash"/>
            </v:shape>
            <v:shape id="_x0000_s1297" type="#_x0000_t32" style="flip:y;height:10;left:2785;position:absolute;top:13659;width:761" o:connectortype="straight">
              <v:stroke dashstyle="dash"/>
            </v:shape>
            <v:shape id="_x0000_s1298" type="#_x0000_t32" style="flip:x y;height:740;left:3468;position:absolute;rotation:3;top:13383;width:46" o:connectortype="straight">
              <v:stroke dashstyle="dash"/>
            </v:shape>
            <v:shape id="_x0000_s1299" type="#_x0000_t202" style="height:483;left:2591;position:absolute;top:14053;width:3783" filled="f" stroked="f">
              <v:textbox>
                <w:txbxContent>
                  <w:p w:rsidR="00A172B0" w:rsidRPr="005068EF" w:rsidP="00A172B0">
                    <w:pPr>
                      <w:rPr>
                        <w:sz w:val="15"/>
                        <w:szCs w:val="15"/>
                      </w:rPr>
                    </w:pPr>
                    <w:r w:rsidRPr="005068EF">
                      <w:rPr>
                        <w:sz w:val="15"/>
                        <w:szCs w:val="15"/>
                      </w:rPr>
                      <w:t xml:space="preserve">0     </w:t>
                    </w:r>
                    <w:r>
                      <w:rPr>
                        <w:sz w:val="15"/>
                        <w:szCs w:val="15"/>
                      </w:rPr>
                      <w:t xml:space="preserve">  </w:t>
                    </w:r>
                    <w:r w:rsidRPr="005068EF">
                      <w:rPr>
                        <w:sz w:val="15"/>
                        <w:szCs w:val="15"/>
                      </w:rPr>
                      <w:t xml:space="preserve">  t</w:t>
                    </w:r>
                    <w:r w:rsidRPr="005068EF">
                      <w:rPr>
                        <w:sz w:val="15"/>
                        <w:szCs w:val="15"/>
                        <w:vertAlign w:val="subscript"/>
                      </w:rPr>
                      <w:t>1</w:t>
                    </w:r>
                    <w:r w:rsidRPr="005068EF">
                      <w:rPr>
                        <w:sz w:val="15"/>
                        <w:szCs w:val="15"/>
                      </w:rPr>
                      <w:t xml:space="preserve">       </w:t>
                    </w:r>
                    <w:r>
                      <w:rPr>
                        <w:sz w:val="15"/>
                        <w:szCs w:val="15"/>
                      </w:rPr>
                      <w:t xml:space="preserve">    </w:t>
                    </w:r>
                    <w:r w:rsidRPr="005068EF">
                      <w:rPr>
                        <w:sz w:val="15"/>
                        <w:szCs w:val="15"/>
                      </w:rPr>
                      <w:t xml:space="preserve">  t</w:t>
                    </w:r>
                    <w:r w:rsidRPr="005068EF">
                      <w:rPr>
                        <w:sz w:val="15"/>
                        <w:szCs w:val="15"/>
                        <w:vertAlign w:val="subscript"/>
                      </w:rPr>
                      <w:t>2</w:t>
                    </w:r>
                    <w:r w:rsidRPr="005068EF">
                      <w:rPr>
                        <w:sz w:val="15"/>
                        <w:szCs w:val="15"/>
                      </w:rPr>
                      <w:t xml:space="preserve">     </w:t>
                    </w:r>
                    <w:r w:rsidRPr="005068EF">
                      <w:rPr>
                        <w:rFonts w:hint="eastAsia"/>
                        <w:sz w:val="15"/>
                        <w:szCs w:val="15"/>
                      </w:rPr>
                      <w:t>温度</w:t>
                    </w:r>
                    <w:r w:rsidRPr="005068EF">
                      <w:rPr>
                        <w:sz w:val="15"/>
                        <w:szCs w:val="15"/>
                      </w:rPr>
                      <w:t>/</w:t>
                    </w:r>
                    <w:r w:rsidRPr="005068EF">
                      <w:rPr>
                        <w:rFonts w:ascii="宋体" w:hAnsi="宋体" w:hint="eastAsia"/>
                        <w:sz w:val="15"/>
                        <w:szCs w:val="15"/>
                      </w:rPr>
                      <w:t>℃</w:t>
                    </w:r>
                  </w:p>
                </w:txbxContent>
              </v:textbox>
            </v:shape>
            <v:shape id="_x0000_s1300" type="#_x0000_t202" style="height:419;left:4543;position:absolute;top:12089;width:344" filled="f" stroked="f">
              <v:textbox>
                <w:txbxContent>
                  <w:p w:rsidR="00A172B0" w:rsidRPr="006A51AC" w:rsidP="00A172B0">
                    <w:pPr>
                      <w:rPr>
                        <w:sz w:val="15"/>
                        <w:szCs w:val="15"/>
                      </w:rPr>
                    </w:pPr>
                    <w:r w:rsidRPr="006A51AC">
                      <w:rPr>
                        <w:sz w:val="15"/>
                        <w:szCs w:val="15"/>
                      </w:rPr>
                      <w:t>X</w:t>
                    </w:r>
                  </w:p>
                </w:txbxContent>
              </v:textbox>
            </v:shape>
            <v:shape id="_x0000_s1301" type="#_x0000_t202" style="height:419;left:4975;position:absolute;top:12562;width:344" filled="f" stroked="f">
              <v:textbox>
                <w:txbxContent>
                  <w:p w:rsidR="00A172B0" w:rsidRPr="006A51AC" w:rsidP="00A172B0">
                    <w:pPr>
                      <w:rPr>
                        <w:sz w:val="15"/>
                        <w:szCs w:val="15"/>
                      </w:rPr>
                    </w:pPr>
                    <w:r w:rsidRPr="006A51AC">
                      <w:rPr>
                        <w:sz w:val="15"/>
                        <w:szCs w:val="15"/>
                      </w:rPr>
                      <w:t>Y</w:t>
                    </w:r>
                  </w:p>
                </w:txbxContent>
              </v:textbox>
            </v:shape>
            <v:shape id="_x0000_s1302" type="#_x0000_t202" style="height:419;left:5072;position:absolute;top:13252;width:344" filled="f" stroked="f">
              <v:textbox>
                <w:txbxContent>
                  <w:p w:rsidR="00A172B0" w:rsidRPr="006A51AC" w:rsidP="00A172B0">
                    <w:pPr>
                      <w:rPr>
                        <w:sz w:val="15"/>
                        <w:szCs w:val="15"/>
                      </w:rPr>
                    </w:pPr>
                    <w:r w:rsidRPr="006A51AC">
                      <w:rPr>
                        <w:sz w:val="15"/>
                        <w:szCs w:val="15"/>
                      </w:rPr>
                      <w:t>Z</w:t>
                    </w:r>
                  </w:p>
                </w:txbxContent>
              </v:textbox>
            </v:shape>
            <v:shape id="_x0000_s1303" type="#_x0000_t202" style="height:419;left:2370;position:absolute;top:12434;width:515" filled="f" stroked="f">
              <v:textbox>
                <w:txbxContent>
                  <w:p w:rsidR="00A172B0" w:rsidRPr="005068EF" w:rsidP="00A172B0">
                    <w:pPr>
                      <w:rPr>
                        <w:sz w:val="15"/>
                        <w:szCs w:val="15"/>
                      </w:rPr>
                    </w:pPr>
                    <w:r w:rsidRPr="005068EF">
                      <w:rPr>
                        <w:sz w:val="15"/>
                        <w:szCs w:val="15"/>
                      </w:rPr>
                      <w:t>60</w:t>
                    </w:r>
                  </w:p>
                </w:txbxContent>
              </v:textbox>
            </v:shape>
            <v:shape id="_x0000_s1304" type="#_x0000_t202" style="height:419;left:2378;position:absolute;top:13424;width:516" filled="f" stroked="f">
              <v:textbox>
                <w:txbxContent>
                  <w:p w:rsidR="00A172B0" w:rsidRPr="005068EF" w:rsidP="00A172B0">
                    <w:pPr>
                      <w:rPr>
                        <w:sz w:val="15"/>
                        <w:szCs w:val="15"/>
                      </w:rPr>
                    </w:pPr>
                    <w:r w:rsidRPr="005068EF">
                      <w:rPr>
                        <w:sz w:val="15"/>
                        <w:szCs w:val="15"/>
                      </w:rPr>
                      <w:t>25</w:t>
                    </w:r>
                  </w:p>
                </w:txbxContent>
              </v:textbox>
            </v:shape>
            <v:shape id="_x0000_s1305" type="#_x0000_t202" style="height:473;left:2793;position:absolute;top:12060;width:882" filled="f" stroked="f">
              <v:textbox>
                <w:txbxContent>
                  <w:p w:rsidR="00A172B0" w:rsidRPr="005068EF" w:rsidP="00A172B0">
                    <w:pPr>
                      <w:rPr>
                        <w:sz w:val="15"/>
                        <w:szCs w:val="15"/>
                      </w:rPr>
                    </w:pPr>
                    <w:r w:rsidRPr="005068EF">
                      <w:rPr>
                        <w:rFonts w:hint="eastAsia"/>
                        <w:sz w:val="15"/>
                        <w:szCs w:val="15"/>
                      </w:rPr>
                      <w:t>溶解度</w:t>
                    </w:r>
                    <w:r w:rsidRPr="005068EF">
                      <w:rPr>
                        <w:sz w:val="15"/>
                        <w:szCs w:val="15"/>
                      </w:rPr>
                      <w:t>/g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）如图所示为</w:t>
      </w:r>
      <w:r>
        <w:rPr>
          <w:rFonts w:hint="eastAsia"/>
        </w:rPr>
        <w:t>X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、</w:t>
      </w:r>
      <w:r>
        <w:rPr>
          <w:rFonts w:hint="eastAsia"/>
        </w:rPr>
        <w:t>Z</w:t>
      </w:r>
      <w:r>
        <w:rPr>
          <w:rFonts w:hint="eastAsia"/>
        </w:rPr>
        <w:t>三种利园体物质的溶度山线，请回答下列问题：</w:t>
      </w:r>
    </w:p>
    <w:p w:rsidR="00A172B0" w:rsidP="00A172B0">
      <w:pPr>
        <w:ind w:firstLine="105" w:firstLineChars="50"/>
      </w:pPr>
      <w:r>
        <w:rPr>
          <w:rFonts w:hint="eastAsia"/>
        </w:rPr>
        <w:t>①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℃时，三种物质溶解度的大小关系是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。</w:t>
      </w:r>
    </w:p>
    <w:p w:rsidR="00A172B0" w:rsidP="00A172B0">
      <w:pPr>
        <w:ind w:firstLine="105" w:firstLineChars="50"/>
        <w:rPr>
          <w:rFonts w:hint="eastAsia"/>
        </w:rPr>
      </w:pPr>
      <w:r>
        <w:rPr>
          <w:rFonts w:hint="eastAsia"/>
        </w:rPr>
        <w:t>②要将</w:t>
      </w:r>
      <w:r>
        <w:rPr>
          <w:rFonts w:hint="eastAsia"/>
        </w:rPr>
        <w:t>t</w:t>
      </w:r>
      <w:r w:rsidRPr="00DA63CF">
        <w:rPr>
          <w:rFonts w:hint="eastAsia"/>
          <w:vertAlign w:val="subscript"/>
        </w:rPr>
        <w:t>2</w:t>
      </w:r>
      <w:r>
        <w:rPr>
          <w:rFonts w:hint="eastAsia"/>
        </w:rPr>
        <w:t>℃时</w:t>
      </w:r>
      <w:r>
        <w:rPr>
          <w:rFonts w:hint="eastAsia"/>
        </w:rPr>
        <w:t>X</w:t>
      </w:r>
      <w:r>
        <w:rPr>
          <w:rFonts w:hint="eastAsia"/>
        </w:rPr>
        <w:t>的饱和溶液变成不饱和溶液，可采取的措施有：</w:t>
      </w:r>
    </w:p>
    <w:p w:rsidR="00A172B0" w:rsidP="00A172B0">
      <w:pPr>
        <w:ind w:firstLine="210" w:firstLineChars="100"/>
      </w:pPr>
      <w:r>
        <w:rPr>
          <w:rFonts w:hint="eastAsia"/>
        </w:rPr>
        <w:t>升高温度、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等。</w:t>
      </w:r>
    </w:p>
    <w:p w:rsidR="00A172B0" w:rsidP="00A172B0">
      <w:pPr>
        <w:ind w:firstLine="210" w:firstLineChars="100"/>
        <w:rPr>
          <w:rFonts w:hint="eastAsia"/>
        </w:rPr>
      </w:pPr>
      <w:r>
        <w:rPr>
          <w:rFonts w:hint="eastAsia"/>
        </w:rPr>
        <w:t>③将</w:t>
      </w:r>
      <w:r>
        <w:rPr>
          <w:rFonts w:hint="eastAsia"/>
        </w:rPr>
        <w:t>t</w:t>
      </w:r>
      <w:r w:rsidRPr="00DA63CF">
        <w:rPr>
          <w:rFonts w:hint="eastAsia"/>
          <w:vertAlign w:val="subscript"/>
        </w:rPr>
        <w:t>2</w:t>
      </w:r>
      <w:r>
        <w:rPr>
          <w:rFonts w:hint="eastAsia"/>
        </w:rPr>
        <w:t>℃时溶质质量分数为</w:t>
      </w:r>
      <w:r>
        <w:rPr>
          <w:rFonts w:hint="eastAsia"/>
        </w:rPr>
        <w:t>25%</w:t>
      </w:r>
      <w:r>
        <w:rPr>
          <w:rFonts w:hint="eastAsia"/>
        </w:rPr>
        <w:t>的</w:t>
      </w:r>
      <w:r>
        <w:rPr>
          <w:rFonts w:hint="eastAsia"/>
        </w:rPr>
        <w:t>X</w:t>
      </w:r>
      <w:r>
        <w:rPr>
          <w:rFonts w:hint="eastAsia"/>
        </w:rPr>
        <w:t>溶液降温到</w:t>
      </w:r>
      <w:r>
        <w:rPr>
          <w:rFonts w:hint="eastAsia"/>
        </w:rPr>
        <w:t>t</w:t>
      </w:r>
      <w:r w:rsidRPr="00DA63CF">
        <w:rPr>
          <w:rFonts w:hint="eastAsia"/>
          <w:vertAlign w:val="subscript"/>
        </w:rPr>
        <w:t>1</w:t>
      </w:r>
      <w:r>
        <w:rPr>
          <w:rFonts w:hint="eastAsia"/>
        </w:rPr>
        <w:t>℃，所得溶液中</w:t>
      </w:r>
    </w:p>
    <w:p w:rsidR="00A172B0" w:rsidP="00A172B0">
      <w:r>
        <w:rPr>
          <w:rFonts w:hint="eastAsia"/>
        </w:rPr>
        <w:t>溶质质量分数是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。</w:t>
      </w:r>
    </w:p>
    <w:p w:rsidR="00A172B0" w:rsidP="00A172B0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．早在春秋战国时期，我国就开始生产和使用铁器，请根据所学</w:t>
      </w:r>
    </w:p>
    <w:p w:rsidR="00A172B0" w:rsidP="00A172B0">
      <w:r>
        <w:rPr>
          <w:rFonts w:hint="eastAsia"/>
        </w:rPr>
        <w:t>知识回答下列问题：</w:t>
      </w:r>
    </w:p>
    <w:p w:rsidR="00A172B0" w:rsidP="00A172B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）工业上常以赤铁矿为原料炼铁，请写出该反应的化学方程式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>。</w:t>
      </w:r>
    </w:p>
    <w:p w:rsidR="00A172B0" w:rsidP="00A172B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）据统计每年因腐蚀而报废的金属设备和材料相当于年产量的</w:t>
      </w:r>
      <w:r>
        <w:rPr>
          <w:rFonts w:hint="eastAsia"/>
        </w:rPr>
        <w:t>20</w:t>
      </w:r>
      <w:r>
        <w:rPr>
          <w:rFonts w:hint="eastAsia"/>
        </w:rPr>
        <w:t>％——</w:t>
      </w:r>
      <w:r>
        <w:rPr>
          <w:rFonts w:hint="eastAsia"/>
        </w:rPr>
        <w:t>40</w:t>
      </w:r>
      <w:r>
        <w:rPr>
          <w:rFonts w:hint="eastAsia"/>
        </w:rPr>
        <w:t>％</w:t>
      </w:r>
      <w:r>
        <w:rPr>
          <w:rFonts w:hint="eastAsia"/>
        </w:rPr>
        <w:t xml:space="preserve"> </w:t>
      </w:r>
      <w:r>
        <w:rPr>
          <w:rFonts w:hint="eastAsia"/>
        </w:rPr>
        <w:t>，铁制品锈蚀的过程实际上是铁与空气中的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等发生反应的过程。</w:t>
      </w:r>
    </w:p>
    <w:p w:rsidR="00A172B0" w:rsidP="00A172B0">
      <w:r>
        <w:rPr>
          <w:rFonts w:hint="eastAsia"/>
        </w:rPr>
        <w:t>三、简答题（化学方程式</w:t>
      </w:r>
      <w:r>
        <w:rPr>
          <w:rFonts w:hint="eastAsia"/>
        </w:rPr>
        <w:t>2</w:t>
      </w:r>
      <w:r>
        <w:rPr>
          <w:rFonts w:hint="eastAsia"/>
        </w:rPr>
        <w:t>分，其余每空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A172B0" w:rsidP="00A172B0">
      <w:pPr>
        <w:rPr>
          <w:rFonts w:hint="eastAsia"/>
        </w:rPr>
      </w:pPr>
      <w:r>
        <w:rPr>
          <w:rFonts w:hint="eastAsia"/>
          <w:noProof/>
        </w:rPr>
        <w:pict>
          <v:group id="_x0000_s1306" style="height:73.7pt;margin-left:416.25pt;margin-top:19.9pt;position:absolute;width:69.9pt;z-index:251664384" coordorigin="4376,4196" coordsize="1405,1481">
            <v:line id="_x0000_s1307" style="mso-position-horizontal-relative:page;mso-position-vertical-relative:page;position:absolute" from="5255,5467" to="5617,5467"/>
            <v:shape id="_x0000_s1308" type="#_x0000_t202" style="height:423;left:4931;position:absolute;top:4196;width:212" stroked="f">
              <v:textbox>
                <w:txbxContent>
                  <w:p w:rsidR="00A172B0" w:rsidP="00A172B0">
                    <w:r>
                      <w:t>A</w:t>
                    </w:r>
                  </w:p>
                </w:txbxContent>
              </v:textbox>
            </v:shape>
            <v:shape id="_x0000_s1309" type="#_x0000_t202" style="height:412;left:4650;position:absolute;top:4711;width:287" stroked="f">
              <v:textbox>
                <w:txbxContent>
                  <w:p w:rsidR="00A172B0" w:rsidP="00A172B0">
                    <w:r>
                      <w:t>B</w:t>
                    </w:r>
                  </w:p>
                </w:txbxContent>
              </v:textbox>
            </v:shape>
            <v:shape id="_x0000_s1310" type="#_x0000_t202" style="height:391;left:5275;position:absolute;top:4717;width:223" stroked="f">
              <v:textbox>
                <w:txbxContent>
                  <w:p w:rsidR="00A172B0" w:rsidP="00A172B0">
                    <w:r>
                      <w:t>C</w:t>
                    </w:r>
                  </w:p>
                </w:txbxContent>
              </v:textbox>
            </v:shape>
            <v:shape id="_x0000_s1311" type="#_x0000_t202" style="height:466;left:4376;position:absolute;top:5211;width:212" stroked="f">
              <v:textbox>
                <w:txbxContent>
                  <w:p w:rsidR="00A172B0" w:rsidP="00A172B0">
                    <w:r>
                      <w:t>D</w:t>
                    </w:r>
                  </w:p>
                </w:txbxContent>
              </v:textbox>
            </v:shape>
            <v:shape id="_x0000_s1312" type="#_x0000_t202" style="height:380;left:4999;position:absolute;top:5256;width:201" stroked="f">
              <v:textbox>
                <w:txbxContent>
                  <w:p w:rsidR="00A172B0" w:rsidP="00A172B0">
                    <w:r>
                      <w:t>E</w:t>
                    </w:r>
                  </w:p>
                </w:txbxContent>
              </v:textbox>
            </v:shape>
            <v:shape id="_x0000_s1313" type="#_x0000_t202" style="height:423;left:5591;position:absolute;top:5241;width:190" stroked="f">
              <v:textbox>
                <w:txbxContent>
                  <w:p w:rsidR="00A172B0" w:rsidP="00A172B0">
                    <w:r>
                      <w:t>F</w:t>
                    </w:r>
                  </w:p>
                </w:txbxContent>
              </v:textbox>
            </v:shape>
            <v:shape id="_x0000_s1314" style="height:274;left:4819;mso-position-horizontal-relative:page;mso-position-vertical-relative:page;position:absolute;top:4580;width:183" coordsize="385,529" path="m385,l,529e">
              <v:stroke endarrow="classic"/>
              <v:path arrowok="t"/>
            </v:shape>
            <v:line id="_x0000_s1315" style="mso-position-horizontal-relative:page;mso-position-vertical-relative:page;position:absolute" from="4953,4897" to="5328,4897">
              <v:stroke endarrow="classic"/>
            </v:line>
            <v:shape id="_x0000_s1316" style="height:311;left:5222;mso-position-horizontal-relative:page;mso-position-vertical-relative:page;position:absolute;top:4556;width:225" coordsize="416,514" path="m,l416,514e">
              <v:stroke endarrow="classic"/>
              <v:path arrowok="t"/>
            </v:shape>
            <v:line id="_x0000_s1317" style="mso-position-horizontal-relative:page;mso-position-vertical-relative:page;position:absolute;rotation:-180" from="4927,5017" to="5303,5017">
              <v:stroke endarrow="classic"/>
            </v:line>
            <v:shape id="_x0000_s1318" style="height:274;left:4599;mso-position-horizontal-relative:page;mso-position-vertical-relative:page;position:absolute;top:5061;width:184" coordsize="385,529" path="m385,l,529e">
              <v:stroke endarrow="classic"/>
              <v:path arrowok="t"/>
            </v:shape>
            <v:shape id="_x0000_s1319" style="height:311;left:5510;mso-position-horizontal-relative:page;mso-position-vertical-relative:page;position:absolute;top:5068;width:224" coordsize="416,514" path="m,l416,514e">
              <v:stroke endarrow="classic"/>
              <v:path arrowok="t"/>
            </v:shape>
            <v:line id="_x0000_s1320" style="mso-position-horizontal-relative:page;mso-position-vertical-relative:page;position:absolute" from="4694,5490" to="5069,5490">
              <v:stroke endarrow="classic"/>
            </v:line>
          </v:group>
        </w:pict>
      </w:r>
      <w:r>
        <w:rPr>
          <w:rFonts w:hint="eastAsia"/>
        </w:rPr>
        <w:t>18</w:t>
      </w:r>
      <w:r>
        <w:rPr>
          <w:rFonts w:hint="eastAsia"/>
        </w:rPr>
        <w:t>．</w:t>
      </w:r>
      <w:r>
        <w:rPr>
          <w:rFonts w:hint="eastAsia"/>
        </w:rPr>
        <w:t>A</w:t>
      </w:r>
      <w:r>
        <w:rPr>
          <w:rFonts w:hint="eastAsia"/>
        </w:rPr>
        <w:t>一</w:t>
      </w:r>
      <w:r>
        <w:rPr>
          <w:rFonts w:hint="eastAsia"/>
        </w:rPr>
        <w:t>F</w:t>
      </w:r>
      <w:r>
        <w:rPr>
          <w:rFonts w:hint="eastAsia"/>
        </w:rPr>
        <w:t>为初中化学中常见的六种物质，其中</w:t>
      </w:r>
      <w:r>
        <w:rPr>
          <w:rFonts w:hint="eastAsia"/>
        </w:rPr>
        <w:t>B</w:t>
      </w:r>
      <w:r>
        <w:rPr>
          <w:rFonts w:hint="eastAsia"/>
        </w:rPr>
        <w:t>能供给呼吸，</w:t>
      </w:r>
      <w:r>
        <w:rPr>
          <w:rFonts w:hint="eastAsia"/>
        </w:rPr>
        <w:t>C</w:t>
      </w:r>
      <w:r>
        <w:rPr>
          <w:rFonts w:hint="eastAsia"/>
        </w:rPr>
        <w:t>是人体中含量最多的物质，</w:t>
      </w:r>
      <w:r>
        <w:rPr>
          <w:rFonts w:hint="eastAsia"/>
        </w:rPr>
        <w:t>D</w:t>
      </w:r>
      <w:r>
        <w:rPr>
          <w:rFonts w:hint="eastAsia"/>
        </w:rPr>
        <w:t>是黑色固体，</w:t>
      </w:r>
      <w:r>
        <w:rPr>
          <w:rFonts w:hint="eastAsia"/>
        </w:rPr>
        <w:t>E</w:t>
      </w:r>
      <w:r>
        <w:rPr>
          <w:rFonts w:hint="eastAsia"/>
        </w:rPr>
        <w:t>溶液呈蓝色，它们之间存在如图所示的转化关系（“一”表示相连的两种物质之间可以发生</w:t>
      </w:r>
    </w:p>
    <w:p w:rsidR="00A172B0" w:rsidP="00A172B0">
      <w:pPr>
        <w:rPr>
          <w:rFonts w:hint="eastAsia"/>
        </w:rPr>
      </w:pPr>
      <w:r>
        <w:rPr>
          <w:rFonts w:hint="eastAsia"/>
        </w:rPr>
        <w:t>反应，“→”表示一种物质可以转化为另一种物质，反应条件、部分反应物和生成物已略去）。</w:t>
      </w:r>
    </w:p>
    <w:p w:rsidR="00A172B0" w:rsidP="00A172B0">
      <w:r>
        <w:rPr>
          <w:rFonts w:hint="eastAsia"/>
        </w:rPr>
        <w:t>请回答下列问题：</w:t>
      </w:r>
    </w:p>
    <w:p w:rsidR="00A172B0" w:rsidP="00A172B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生成</w:t>
      </w:r>
      <w:r>
        <w:rPr>
          <w:rFonts w:hint="eastAsia"/>
        </w:rPr>
        <w:t>D</w:t>
      </w:r>
      <w:r>
        <w:rPr>
          <w:rFonts w:hint="eastAsia"/>
        </w:rPr>
        <w:t>的反应属于</w:t>
      </w:r>
      <w:r w:rsidRPr="005715BB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Pr="005715BB">
        <w:rPr>
          <w:rFonts w:hint="eastAsia"/>
          <w:u w:val="single"/>
        </w:rPr>
        <w:t xml:space="preserve">  </w:t>
      </w:r>
      <w:r>
        <w:rPr>
          <w:rFonts w:hint="eastAsia"/>
        </w:rPr>
        <w:t>反应（填基本反应类型）。</w:t>
      </w:r>
    </w:p>
    <w:p w:rsidR="00A172B0" w:rsidRPr="005715BB" w:rsidP="00A172B0">
      <w:pPr>
        <w:rPr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）写出</w:t>
      </w:r>
      <w:r>
        <w:rPr>
          <w:rFonts w:hint="eastAsia"/>
        </w:rPr>
        <w:t>A</w:t>
      </w:r>
      <w:r>
        <w:rPr>
          <w:rFonts w:hint="eastAsia"/>
        </w:rPr>
        <w:t>→</w:t>
      </w:r>
      <w:r>
        <w:rPr>
          <w:rFonts w:hint="eastAsia"/>
        </w:rPr>
        <w:t>B</w:t>
      </w:r>
      <w:r>
        <w:rPr>
          <w:rFonts w:hint="eastAsia"/>
        </w:rPr>
        <w:t>反应的化学方程式</w:t>
      </w:r>
      <w:r>
        <w:rPr>
          <w:rFonts w:hint="eastAsia"/>
          <w:u w:val="single"/>
        </w:rPr>
        <w:t xml:space="preserve">                                         </w:t>
      </w:r>
      <w:r>
        <w:rPr>
          <w:rFonts w:hint="eastAsia"/>
        </w:rPr>
        <w:t>。</w:t>
      </w:r>
      <w:r>
        <w:rPr>
          <w:rFonts w:hint="eastAsia"/>
        </w:rPr>
        <w:t xml:space="preserve">     </w:t>
      </w:r>
    </w:p>
    <w:p w:rsidR="00A172B0" w:rsidP="00A172B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）写出</w:t>
      </w:r>
      <w:r>
        <w:rPr>
          <w:rFonts w:hint="eastAsia"/>
        </w:rPr>
        <w:t>C</w:t>
      </w:r>
      <w:r>
        <w:rPr>
          <w:rFonts w:hint="eastAsia"/>
        </w:rPr>
        <w:t>→</w:t>
      </w:r>
      <w:r>
        <w:rPr>
          <w:rFonts w:hint="eastAsia"/>
        </w:rPr>
        <w:t>F</w:t>
      </w:r>
      <w:r>
        <w:rPr>
          <w:rFonts w:hint="eastAsia"/>
        </w:rPr>
        <w:t>反应的化学方程式</w:t>
      </w:r>
      <w:r>
        <w:rPr>
          <w:rFonts w:hint="eastAsia"/>
          <w:u w:val="single"/>
        </w:rPr>
        <w:t xml:space="preserve">                                         </w:t>
      </w:r>
      <w:r>
        <w:rPr>
          <w:rFonts w:hint="eastAsia"/>
        </w:rPr>
        <w:t>。</w:t>
      </w:r>
    </w:p>
    <w:p w:rsidR="00A172B0" w:rsidP="00A172B0">
      <w:r>
        <w:rPr>
          <w:rFonts w:hint="eastAsia"/>
          <w:noProof/>
        </w:rPr>
        <w:pict>
          <v:group id="_x0000_s1321" style="height:103.5pt;margin-left:5.6pt;margin-top:9.15pt;position:absolute;width:372.55pt;z-index:251665408" coordorigin="1246,12964" coordsize="7451,2070">
            <v:group id="_x0000_s1322" style="height:1790;left:1246;position:absolute;top:12964;width:1329" coordorigin="796,6227" coordsize="1488,2002">
              <v:shape id="_x0000_s1323" type="#_x0000_t202" style="height:431;left:1203;position:absolute;top:6227;width:688" stroked="f">
                <v:textbox>
                  <w:txbxContent>
                    <w:p w:rsidR="00A172B0" w:rsidRPr="00BB272B" w:rsidP="00A172B0">
                      <w:pPr>
                        <w:ind w:left="210" w:hanging="294" w:hangingChars="140"/>
                        <w:rPr>
                          <w:sz w:val="15"/>
                          <w:szCs w:val="15"/>
                        </w:rPr>
                      </w:pPr>
                      <w:r w:rsidRPr="00BB272B">
                        <w:rPr>
                          <w:sz w:val="15"/>
                          <w:szCs w:val="15"/>
                        </w:rPr>
                        <w:t>CO</w:t>
                      </w:r>
                      <w:r w:rsidRPr="00BB272B">
                        <w:rPr>
                          <w:sz w:val="15"/>
                          <w:szCs w:val="15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group id="_x0000_s1324" style="height:1150;left:1878;position:absolute;top:6602;width:396" coordorigin="4648,4409" coordsize="597,1734">
                <v:group id="_x0000_s1325" style="height:1466;left:5007;position:absolute;top:4677;width:238" coordorigin="4832,1026" coordsize="238,1466">
                  <v:roundrect id="_x0000_s1326" style="height:28;left:4832;position:absolute;top:1026;width:238" arcsize="0.5"/>
                  <v:line id="_x0000_s1327" style="position:absolute" from="4838,1043" to="4838,2340"/>
                  <v:line id="_x0000_s1328" style="position:absolute" from="5062,1043" to="5062,2340"/>
                  <v:shape id="_x0000_s1329" type="#_x0000_t95" style="flip:y;height:346;left:4837;position:absolute;top:2146;width:223" adj="11791496,10800"/>
                </v:group>
                <v:group id="_x0000_s1330" style="height:280;left:5026;position:absolute;top:5847;width:181" coordorigin="2604,1797" coordsize="547,376">
                  <v:group id="_x0000_s1331" style="height:14;left:2604;position:absolute;top:1797;width:547" coordorigin="2499,5805" coordsize="528,9">
                    <v:line id="_x0000_s1332" style="position:absolute" from="2535,5814" to="2989,5814"/>
                    <v:shape id="_x0000_s1333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    <v:path arrowok="t"/>
                    </v:shape>
                    <v:shape id="_x0000_s1334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    <v:path arrowok="t"/>
                    </v:shape>
                  </v:group>
                  <v:rect id="_x0000_s1335" style="height:358;left:2610;position:absolute;top:1815;width:513" fillcolor="black" stroked="f">
                    <v:fill r:id="rId5" o:title="横虚线" type="pattern"/>
                  </v:rect>
                </v:group>
                <v:group id="_x0000_s1336" style="height:1570;left:4648;position:absolute;top:4409;width:515" coordorigin="4064,2943" coordsize="515,1570">
                  <v:rect id="_x0000_s1337" style="flip:x;height:57;left:4064;position:absolute;top:2969;width:397"/>
                  <v:rect id="_x0000_s1338" style="flip:x;height:1417;left:4504;position:absolute;top:3096;width:57"/>
                  <v:rect id="_x0000_s1339" style="flip:x;height:170;left:4448;position:absolute;top:2943;width:131" stroked="f"/>
                  <v:shape id="_x0000_s1340" style="flip:x;height:189;left:4423;position:absolute;top:2970;width:139" coordsize="139,189" path="m139,c115,,91,,73,6,55,12,39,22,28,36,17,50,8,68,4,93,,118,2,169,1,189e" filled="f">
                    <v:path arrowok="t"/>
                  </v:shape>
                  <v:shape id="_x0000_s1341" style="flip:x;height:99;left:4444;position:absolute;top:3024;width:61" coordsize="61,99" path="m61,c52,4,20,8,10,24,,40,3,83,1,99e" filled="f">
                    <v:path arrowok="t"/>
                  </v:shape>
                </v:group>
              </v:group>
              <v:shape id="_x0000_s1342" type="#_x0000_t32" style="height:1;left:1306;position:absolute;top:6632;width:437" o:connectortype="straight">
                <v:stroke endarrow="block"/>
              </v:shape>
              <v:shape id="_x0000_s1343" type="#_x0000_t202" style="height:775;left:796;position:absolute;top:7209;width:1163" stroked="f">
                <v:textbox>
                  <w:txbxContent>
                    <w:p w:rsidR="00A172B0" w:rsidRPr="00BB272B" w:rsidP="00A172B0">
                      <w:pPr>
                        <w:ind w:left="294" w:hanging="294" w:hangingChars="140"/>
                        <w:rPr>
                          <w:sz w:val="15"/>
                          <w:szCs w:val="15"/>
                        </w:rPr>
                      </w:pPr>
                      <w:r w:rsidRPr="00BB272B">
                        <w:rPr>
                          <w:spacing w:val="30"/>
                          <w:sz w:val="15"/>
                          <w:szCs w:val="15"/>
                        </w:rPr>
                        <w:t>Ca(OH)</w:t>
                      </w:r>
                      <w:r w:rsidRPr="00BB272B">
                        <w:rPr>
                          <w:spacing w:val="30"/>
                          <w:sz w:val="15"/>
                          <w:szCs w:val="15"/>
                          <w:vertAlign w:val="subscript"/>
                        </w:rPr>
                        <w:t>2</w:t>
                      </w:r>
                      <w:r w:rsidRPr="00BB272B">
                        <w:rPr>
                          <w:rFonts w:hint="eastAsia"/>
                          <w:sz w:val="15"/>
                          <w:szCs w:val="15"/>
                        </w:rPr>
                        <w:t>溶液</w:t>
                      </w:r>
                      <w:r w:rsidRPr="00BB272B">
                        <w:rPr>
                          <w:sz w:val="15"/>
                          <w:szCs w:val="15"/>
                        </w:rPr>
                        <w:t xml:space="preserve"> </w:t>
                      </w:r>
                    </w:p>
                  </w:txbxContent>
                </v:textbox>
              </v:shape>
              <v:shape id="_x0000_s1344" type="#_x0000_t202" style="height:452;left:1854;position:absolute;top:7777;width:430" stroked="f">
                <v:textbox>
                  <w:txbxContent>
                    <w:p w:rsidR="00A172B0" w:rsidP="00A172B0">
                      <w:r>
                        <w:t>A</w:t>
                      </w:r>
                    </w:p>
                  </w:txbxContent>
                </v:textbox>
              </v:shape>
              <v:shape id="_x0000_s1345" type="#_x0000_t32" style="height:0;left:1743;position:absolute;rotation:-12;top:7640;width:365" o:connectortype="straight"/>
            </v:group>
            <v:group id="_x0000_s1346" style="height:1883;left:3089;position:absolute;top:13028;width:1440" coordorigin="2550,6186" coordsize="1611,2108">
              <v:shape id="_x0000_s1347" type="#_x0000_t202" style="height:441;left:3225;position:absolute;top:6186;width:936" stroked="f">
                <v:textbox>
                  <w:txbxContent>
                    <w:p w:rsidR="00A172B0" w:rsidRPr="00BB272B" w:rsidP="00A172B0">
                      <w:pPr>
                        <w:ind w:left="210" w:hanging="294" w:hangingChars="140"/>
                        <w:rPr>
                          <w:sz w:val="15"/>
                          <w:szCs w:val="15"/>
                        </w:rPr>
                      </w:pPr>
                      <w:r w:rsidRPr="00BB272B">
                        <w:rPr>
                          <w:rFonts w:hint="eastAsia"/>
                          <w:sz w:val="15"/>
                          <w:szCs w:val="15"/>
                        </w:rPr>
                        <w:t>稀</w:t>
                      </w:r>
                      <w:r w:rsidRPr="00BB272B">
                        <w:rPr>
                          <w:sz w:val="15"/>
                          <w:szCs w:val="15"/>
                        </w:rPr>
                        <w:t>HCl</w:t>
                      </w:r>
                    </w:p>
                  </w:txbxContent>
                </v:textbox>
              </v:shape>
              <v:shape id="_x0000_s1348" type="#_x0000_t202" style="height:431;left:2550;position:absolute;top:7075;width:750" stroked="f">
                <v:textbox>
                  <w:txbxContent>
                    <w:p w:rsidR="00A172B0" w:rsidRPr="00BB272B" w:rsidP="00A172B0">
                      <w:pPr>
                        <w:ind w:left="154" w:hanging="294" w:hangingChars="140"/>
                        <w:rPr>
                          <w:sz w:val="15"/>
                          <w:szCs w:val="15"/>
                        </w:rPr>
                      </w:pPr>
                      <w:r w:rsidRPr="00BB272B">
                        <w:rPr>
                          <w:rFonts w:hint="eastAsia"/>
                          <w:sz w:val="11"/>
                          <w:szCs w:val="11"/>
                        </w:rPr>
                        <w:t>氧化铁</w:t>
                      </w:r>
                    </w:p>
                  </w:txbxContent>
                </v:textbox>
              </v:shape>
              <v:shape id="_x0000_s1349" type="#_x0000_t32" style="height:0;left:3194;position:absolute;rotation:24;top:7542;width:365" o:connectortype="straight"/>
              <v:group id="_x0000_s1350" style="height:923;left:3534;position:absolute;top:6800;width:150" coordorigin="5987,4720" coordsize="238,1466">
                <v:group id="_x0000_s1351" style="height:1466;left:5987;position:absolute;top:4720;width:238" coordorigin="4832,1026" coordsize="238,1466">
                  <v:roundrect id="_x0000_s1352" style="height:28;left:4832;position:absolute;top:1026;width:238" arcsize="0.5"/>
                  <v:line id="_x0000_s1353" style="position:absolute" from="4838,1043" to="4838,2340"/>
                  <v:line id="_x0000_s1354" style="position:absolute" from="5062,1043" to="5062,2340"/>
                  <v:shape id="_x0000_s1355" type="#_x0000_t95" style="flip:y;height:346;left:4837;position:absolute;top:2146;width:223" adj="11791496,10800"/>
                </v:group>
                <v:group id="_x0000_s1356" style="height:280;left:6017;position:absolute;top:5857;width:181" coordorigin="2604,1797" coordsize="547,376">
                  <v:group id="_x0000_s1357" style="height:14;left:2604;position:absolute;top:1797;width:547" coordorigin="2499,5805" coordsize="528,9">
                    <v:line id="_x0000_s1358" style="position:absolute" from="2535,5814" to="2989,5814"/>
                    <v:shape id="_x0000_s1359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    <v:path arrowok="t"/>
                    </v:shape>
                    <v:shape id="_x0000_s1360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    <v:path arrowok="t"/>
                    </v:shape>
                  </v:group>
                  <v:rect id="_x0000_s1361" style="height:358;left:2610;position:absolute;top:1815;width:513" fillcolor="black" stroked="f">
                    <v:fill r:id="rId5" o:title="横虚线" type="pattern"/>
                  </v:rect>
                </v:group>
              </v:group>
              <v:group id="_x0000_s1362" style="height:80;left:3561;position:absolute;top:7613;width:117" coordorigin="9213,3256" coordsize="197,120">
                <v:shape id="_x0000_s1363" style="flip:y;height:53;left:9217;position:absolute;top:3296;width:45" coordsize="57,67" path="m33,67c45,64,57,62,57,52,57,42,39,8,30,4,21,,6,18,3,28,,38,7,51,15,64c15,64,33,67,33,67xe" filled="f">
                  <v:path arrowok="t"/>
                </v:shape>
                <v:shape id="_x0000_s1364" style="flip:y;height:48;left:9224;position:absolute;top:3328;width:52" coordsize="65,61" path="m13,56c23,61,57,52,61,44,65,36,47,10,37,5,27,,8,9,4,17,,25,3,51,13,56xe">
                  <v:path arrowok="t"/>
                </v:shape>
                <v:oval id="_x0000_s1365" style="flip:y;height:69;left:9213;position:absolute;top:3256;width:49"/>
                <v:shape id="_x0000_s1366" style="flip:y;height:94;left:9299;position:absolute;top:3277;width:78" coordsize="65,61" path="m13,56c23,61,57,52,61,44,65,36,47,10,37,5,27,,8,9,4,17,,25,3,51,13,56xe">
                  <v:path arrowok="t"/>
                </v:shape>
                <v:shape id="_x0000_s1367" style="flip:y;height:94;left:9271;position:absolute;top:3275;width:71" coordsize="65,61" path="m13,56c23,61,57,52,61,44,65,36,47,10,37,5,27,,8,9,4,17,,25,3,51,13,56xe">
                  <v:path arrowok="t"/>
                </v:shape>
                <v:shape id="_x0000_s1368" style="flip:y;height:94;left:9339;position:absolute;top:3266;width:71" coordsize="65,61" path="m13,56c23,61,57,52,61,44,65,36,47,10,37,5,27,,8,9,4,17,,25,3,51,13,56xe">
                  <v:path arrowok="t"/>
                </v:shape>
              </v:group>
              <v:shape id="_x0000_s1369" type="#_x0000_t202" style="height:452;left:3293;position:absolute;top:7842;width:430" stroked="f">
                <v:textbox>
                  <w:txbxContent>
                    <w:p w:rsidR="00A172B0" w:rsidP="00A172B0">
                      <w:r>
                        <w:t>B</w:t>
                      </w:r>
                    </w:p>
                  </w:txbxContent>
                </v:textbox>
              </v:shape>
              <v:shape id="_x0000_s1370" type="#_x0000_t32" style="flip:x;height:287;left:3600;position:absolute;top:6517;width:9" o:connectortype="straight">
                <v:stroke endarrow="block"/>
              </v:shape>
            </v:group>
            <v:group id="_x0000_s1371" style="height:1998;left:4984;position:absolute;top:13036;width:1683" coordorigin="4174,6101" coordsize="1795,2129">
              <v:group id="_x0000_s1372" style="height:923;left:5482;position:absolute;top:6815;width:150" coordorigin="5987,4720" coordsize="238,1466">
                <v:group id="_x0000_s1373" style="height:1466;left:5987;position:absolute;top:4720;width:238" coordorigin="4832,1026" coordsize="238,1466">
                  <v:roundrect id="_x0000_s1374" style="height:28;left:4832;position:absolute;top:1026;width:238" arcsize="0.5"/>
                  <v:line id="_x0000_s1375" style="position:absolute" from="4838,1043" to="4838,2340"/>
                  <v:line id="_x0000_s1376" style="position:absolute" from="5062,1043" to="5062,2340"/>
                  <v:shape id="_x0000_s1377" type="#_x0000_t95" style="flip:y;height:346;left:4837;position:absolute;top:2146;width:223" adj="11791496,10800"/>
                </v:group>
                <v:group id="_x0000_s1378" style="height:280;left:6017;position:absolute;top:5857;width:181" coordorigin="2604,1797" coordsize="547,376">
                  <v:group id="_x0000_s1379" style="height:14;left:2604;position:absolute;top:1797;width:547" coordorigin="2499,5805" coordsize="528,9">
                    <v:line id="_x0000_s1380" style="position:absolute" from="2535,5814" to="2989,5814"/>
                    <v:shape id="_x0000_s1381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    <v:path arrowok="t"/>
                    </v:shape>
                    <v:shape id="_x0000_s1382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    <v:path arrowok="t"/>
                    </v:shape>
                  </v:group>
                  <v:rect id="_x0000_s1383" style="height:358;left:2610;position:absolute;top:1815;width:513" fillcolor="black" stroked="f">
                    <v:fill r:id="rId5" o:title="横虚线" type="pattern"/>
                  </v:rect>
                </v:group>
              </v:group>
              <v:shape id="_x0000_s1384" type="#_x0000_t32" style="height:1;left:5348;position:absolute;rotation:-270;top:6586;width:415" o:connectortype="straight">
                <v:stroke endarrow="block"/>
              </v:shape>
              <v:shape id="_x0000_s1385" type="#_x0000_t32" style="height:0;left:5202;position:absolute;rotation:-5;top:7683;width:365" o:connectortype="straight"/>
              <v:shape id="_x0000_s1386" type="#_x0000_t202" style="height:754;left:4174;position:absolute;top:7225;width:1142" stroked="f">
                <v:textbox>
                  <w:txbxContent>
                    <w:p w:rsidR="00A172B0" w:rsidRPr="00BE192E" w:rsidP="00A172B0">
                      <w:pPr>
                        <w:ind w:left="294" w:hanging="294" w:hangingChars="140"/>
                        <w:rPr>
                          <w:sz w:val="15"/>
                          <w:szCs w:val="15"/>
                        </w:rPr>
                      </w:pPr>
                      <w:r w:rsidRPr="00BE192E">
                        <w:rPr>
                          <w:spacing w:val="30"/>
                          <w:sz w:val="15"/>
                          <w:szCs w:val="15"/>
                        </w:rPr>
                        <w:t>Ca(OH)</w:t>
                      </w:r>
                      <w:r w:rsidRPr="00BE192E">
                        <w:rPr>
                          <w:spacing w:val="30"/>
                          <w:sz w:val="15"/>
                          <w:szCs w:val="15"/>
                          <w:vertAlign w:val="subscript"/>
                        </w:rPr>
                        <w:t>2</w:t>
                      </w:r>
                      <w:r w:rsidRPr="00BE192E">
                        <w:rPr>
                          <w:rFonts w:hint="eastAsia"/>
                          <w:sz w:val="15"/>
                          <w:szCs w:val="15"/>
                        </w:rPr>
                        <w:t>溶液</w:t>
                      </w:r>
                      <w:r w:rsidRPr="00BE192E">
                        <w:rPr>
                          <w:sz w:val="15"/>
                          <w:szCs w:val="15"/>
                        </w:rPr>
                        <w:t xml:space="preserve"> </w:t>
                      </w:r>
                    </w:p>
                  </w:txbxContent>
                </v:textbox>
              </v:shape>
              <v:shape id="_x0000_s1387" type="#_x0000_t202" style="height:441;left:5033;position:absolute;top:6101;width:936" stroked="f">
                <v:textbox>
                  <w:txbxContent>
                    <w:p w:rsidR="00A172B0" w:rsidRPr="00BE192E" w:rsidP="00A172B0">
                      <w:pPr>
                        <w:ind w:left="210" w:hanging="294" w:hangingChars="140"/>
                        <w:rPr>
                          <w:sz w:val="15"/>
                          <w:szCs w:val="15"/>
                        </w:rPr>
                      </w:pPr>
                      <w:r w:rsidRPr="00BE192E">
                        <w:rPr>
                          <w:rFonts w:hint="eastAsia"/>
                          <w:sz w:val="15"/>
                          <w:szCs w:val="15"/>
                        </w:rPr>
                        <w:t>稀</w:t>
                      </w:r>
                      <w:r w:rsidRPr="00BE192E">
                        <w:rPr>
                          <w:sz w:val="15"/>
                          <w:szCs w:val="15"/>
                        </w:rPr>
                        <w:t>HCl</w:t>
                      </w:r>
                    </w:p>
                  </w:txbxContent>
                </v:textbox>
              </v:shape>
              <v:shape id="_x0000_s1388" type="#_x0000_t202" style="height:452;left:5227;position:absolute;top:7778;width:430" stroked="f">
                <v:textbox>
                  <w:txbxContent>
                    <w:p w:rsidR="00A172B0" w:rsidP="00A172B0">
                      <w:r>
                        <w:t>C</w:t>
                      </w:r>
                    </w:p>
                  </w:txbxContent>
                </v:textbox>
              </v:shape>
            </v:group>
            <v:group id="_x0000_s1389" style="height:1908;left:7221;position:absolute;top:13068;width:1476" coordorigin="6477,6157" coordsize="1480,1913">
              <v:shape id="_x0000_s1390" type="#_x0000_t202" style="height:696;left:6477;position:absolute;top:7116;width:1045" stroked="f">
                <v:textbox>
                  <w:txbxContent>
                    <w:p w:rsidR="00A172B0" w:rsidRPr="00DE114F" w:rsidP="00A172B0">
                      <w:pPr>
                        <w:ind w:left="294" w:hanging="294" w:hangingChars="140"/>
                        <w:rPr>
                          <w:sz w:val="15"/>
                          <w:szCs w:val="15"/>
                        </w:rPr>
                      </w:pPr>
                      <w:r w:rsidRPr="00DE114F">
                        <w:rPr>
                          <w:spacing w:val="30"/>
                          <w:sz w:val="15"/>
                          <w:szCs w:val="15"/>
                        </w:rPr>
                        <w:t>Na</w:t>
                      </w:r>
                      <w:r w:rsidRPr="00DE114F">
                        <w:rPr>
                          <w:spacing w:val="30"/>
                          <w:sz w:val="15"/>
                          <w:szCs w:val="15"/>
                          <w:vertAlign w:val="subscript"/>
                        </w:rPr>
                        <w:t>2</w:t>
                      </w:r>
                      <w:r w:rsidRPr="00DE114F">
                        <w:rPr>
                          <w:spacing w:val="30"/>
                          <w:sz w:val="15"/>
                          <w:szCs w:val="15"/>
                        </w:rPr>
                        <w:t>CO</w:t>
                      </w:r>
                      <w:r w:rsidRPr="00DE114F">
                        <w:rPr>
                          <w:spacing w:val="30"/>
                          <w:sz w:val="15"/>
                          <w:szCs w:val="15"/>
                          <w:vertAlign w:val="subscript"/>
                        </w:rPr>
                        <w:t>3</w:t>
                      </w:r>
                      <w:r w:rsidRPr="00DE114F">
                        <w:rPr>
                          <w:rFonts w:hint="eastAsia"/>
                          <w:sz w:val="15"/>
                          <w:szCs w:val="15"/>
                        </w:rPr>
                        <w:t>溶液</w:t>
                      </w:r>
                      <w:r w:rsidRPr="00DE114F">
                        <w:rPr>
                          <w:sz w:val="15"/>
                          <w:szCs w:val="15"/>
                        </w:rPr>
                        <w:t xml:space="preserve"> </w:t>
                      </w:r>
                    </w:p>
                  </w:txbxContent>
                </v:textbox>
              </v:shape>
              <v:group id="_x0000_s1391" style="height:828;left:7547;position:absolute;top:6800;width:135" coordorigin="5987,4720" coordsize="238,1466">
                <v:group id="_x0000_s1392" style="height:1466;left:5987;position:absolute;top:4720;width:238" coordorigin="4832,1026" coordsize="238,1466">
                  <v:roundrect id="_x0000_s1393" style="height:28;left:4832;position:absolute;top:1026;width:238" arcsize="0.5"/>
                  <v:line id="_x0000_s1394" style="position:absolute" from="4838,1043" to="4838,2340"/>
                  <v:line id="_x0000_s1395" style="position:absolute" from="5062,1043" to="5062,2340"/>
                  <v:shape id="_x0000_s1396" type="#_x0000_t95" style="flip:y;height:346;left:4837;position:absolute;top:2146;width:223" adj="11791496,10800"/>
                </v:group>
                <v:group id="_x0000_s1397" style="height:280;left:6017;position:absolute;top:5857;width:181" coordorigin="2604,1797" coordsize="547,376">
                  <v:group id="_x0000_s1398" style="height:14;left:2604;position:absolute;top:1797;width:547" coordorigin="2499,5805" coordsize="528,9">
                    <v:line id="_x0000_s1399" style="position:absolute" from="2535,5814" to="2989,5814"/>
                    <v:shape id="_x0000_s1400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    <v:path arrowok="t"/>
                    </v:shape>
                    <v:shape id="_x0000_s1401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    <v:path arrowok="t"/>
                    </v:shape>
                  </v:group>
                  <v:rect id="_x0000_s1402" style="height:358;left:2610;position:absolute;top:1815;width:513" fillcolor="black" stroked="f">
                    <v:fill r:id="rId5" o:title="横虚线" type="pattern"/>
                  </v:rect>
                </v:group>
              </v:group>
              <v:shape id="_x0000_s1403" type="#_x0000_t32" style="height:0;left:7277;position:absolute;rotation:-12;top:7560;width:328" o:connectortype="straight"/>
              <v:shape id="_x0000_s1404" type="#_x0000_t202" style="height:406;left:7116;position:absolute;top:6157;width:841" stroked="f">
                <v:textbox>
                  <w:txbxContent>
                    <w:p w:rsidR="00A172B0" w:rsidRPr="00DE114F" w:rsidP="00A172B0">
                      <w:pPr>
                        <w:ind w:left="210" w:hanging="294" w:hangingChars="140"/>
                        <w:rPr>
                          <w:sz w:val="15"/>
                          <w:szCs w:val="15"/>
                        </w:rPr>
                      </w:pPr>
                      <w:r w:rsidRPr="00DE114F">
                        <w:rPr>
                          <w:rFonts w:hint="eastAsia"/>
                          <w:sz w:val="15"/>
                          <w:szCs w:val="15"/>
                        </w:rPr>
                        <w:t>稀</w:t>
                      </w:r>
                      <w:r w:rsidRPr="00DE114F">
                        <w:rPr>
                          <w:sz w:val="15"/>
                          <w:szCs w:val="15"/>
                        </w:rPr>
                        <w:t>HCl</w:t>
                      </w:r>
                    </w:p>
                  </w:txbxContent>
                </v:textbox>
              </v:shape>
              <v:shape id="_x0000_s1405" type="#_x0000_t202" style="height:406;left:7434;position:absolute;top:7664;width:386" stroked="f">
                <v:textbox>
                  <w:txbxContent>
                    <w:p w:rsidR="00A172B0" w:rsidP="00A172B0">
                      <w:r>
                        <w:t>D</w:t>
                      </w:r>
                    </w:p>
                  </w:txbxContent>
                </v:textbox>
              </v:shape>
              <v:shape id="_x0000_s1406" type="#_x0000_t32" style="height:309;left:7608;position:absolute;top:6481;width:1" o:connectortype="straight">
                <v:stroke endarrow="block"/>
              </v:shape>
            </v:group>
          </v:group>
        </w:pict>
      </w:r>
      <w:r>
        <w:rPr>
          <w:rFonts w:hint="eastAsia"/>
        </w:rPr>
        <w:t>19</w:t>
      </w:r>
      <w:r>
        <w:rPr>
          <w:rFonts w:hint="eastAsia"/>
        </w:rPr>
        <w:t>．为探究酸、碱。盐的化学性质，某兴趣小組做了如下实验。</w:t>
      </w: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r>
        <w:rPr>
          <w:rFonts w:hint="eastAsia"/>
        </w:rPr>
        <w:t>试回答下列问题</w:t>
      </w:r>
    </w:p>
    <w:p w:rsidR="00A172B0" w:rsidRPr="005715BB" w:rsidP="00A172B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）试管</w:t>
      </w:r>
      <w:r>
        <w:rPr>
          <w:rFonts w:hint="eastAsia"/>
        </w:rPr>
        <w:t>A</w:t>
      </w:r>
      <w:r>
        <w:rPr>
          <w:rFonts w:hint="eastAsia"/>
        </w:rPr>
        <w:t>中的现象是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>。</w:t>
      </w:r>
    </w:p>
    <w:p w:rsidR="00A172B0" w:rsidP="00A172B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）试管</w:t>
      </w:r>
      <w:r>
        <w:rPr>
          <w:rFonts w:hint="eastAsia"/>
        </w:rPr>
        <w:t>B</w:t>
      </w:r>
      <w:r>
        <w:rPr>
          <w:rFonts w:hint="eastAsia"/>
        </w:rPr>
        <w:t>中反应的化学方程式为</w:t>
      </w:r>
      <w:r>
        <w:rPr>
          <w:rFonts w:hint="eastAsia"/>
          <w:u w:val="single"/>
        </w:rPr>
        <w:t xml:space="preserve">                                  </w:t>
      </w:r>
      <w:r>
        <w:rPr>
          <w:rFonts w:hint="eastAsia"/>
        </w:rPr>
        <w:t>。</w:t>
      </w:r>
    </w:p>
    <w:p w:rsidR="00A172B0" w:rsidP="00A172B0">
      <w:r>
        <w:rPr>
          <w:rFonts w:hint="eastAsia"/>
        </w:rPr>
        <w:t>3</w:t>
      </w:r>
      <w:r>
        <w:rPr>
          <w:rFonts w:hint="eastAsia"/>
        </w:rPr>
        <w:t>）甲同学把反应后的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试管中的废液倒入一只洁净的烧杯中，观察到先有气泡产生，后有白色沉淀生成；过滤后得到白色沉淀和无色滤液。甲同学欲探究无色滤液中溶质的成分。</w:t>
      </w:r>
    </w:p>
    <w:p w:rsidR="00A172B0" w:rsidP="00A172B0">
      <w:r>
        <w:rPr>
          <w:rFonts w:hint="eastAsia"/>
        </w:rPr>
        <w:t>【提出问题】无色滤液中的溶质是什么？</w:t>
      </w:r>
    </w:p>
    <w:p w:rsidR="00A172B0" w:rsidP="00A172B0">
      <w:r>
        <w:rPr>
          <w:rFonts w:hint="eastAsia"/>
        </w:rPr>
        <w:t>【作出猜想】</w:t>
      </w:r>
    </w:p>
    <w:p w:rsidR="00A172B0" w:rsidP="00A172B0">
      <w:pPr>
        <w:ind w:firstLine="210" w:firstLineChars="100"/>
      </w:pPr>
      <w:r>
        <w:rPr>
          <w:rFonts w:hint="eastAsia"/>
        </w:rPr>
        <w:t>猜想</w:t>
      </w:r>
      <w:r>
        <w:rPr>
          <w:rFonts w:hint="eastAsia"/>
        </w:rPr>
        <w:t xml:space="preserve">I    </w:t>
      </w:r>
      <w:r>
        <w:t>NaCl</w:t>
      </w:r>
    </w:p>
    <w:p w:rsidR="00A172B0" w:rsidRPr="001C61DA" w:rsidP="00A172B0">
      <w:pPr>
        <w:ind w:firstLine="210" w:firstLineChars="100"/>
      </w:pPr>
      <w:r>
        <w:rPr>
          <w:rFonts w:hint="eastAsia"/>
        </w:rPr>
        <w:t>猜想</w:t>
      </w:r>
      <w:r>
        <w:rPr>
          <w:rFonts w:hint="eastAsia"/>
        </w:rPr>
        <w:t xml:space="preserve">I I   </w:t>
      </w:r>
      <w:r>
        <w:t>NaCl</w:t>
      </w:r>
      <w:r>
        <w:rPr>
          <w:rFonts w:hint="eastAsia"/>
        </w:rPr>
        <w:t>和</w:t>
      </w:r>
      <w:r>
        <w:t>CaCl</w:t>
      </w:r>
      <w:r>
        <w:rPr>
          <w:vertAlign w:val="subscript"/>
        </w:rPr>
        <w:t>2</w:t>
      </w:r>
    </w:p>
    <w:p w:rsidR="00A172B0" w:rsidRPr="001C61DA" w:rsidP="00A172B0">
      <w:pPr>
        <w:ind w:firstLine="210" w:firstLineChars="100"/>
      </w:pPr>
      <w:r>
        <w:rPr>
          <w:rFonts w:hint="eastAsia"/>
        </w:rPr>
        <w:t>猜想Ⅲ</w:t>
      </w:r>
      <w:r>
        <w:rPr>
          <w:rFonts w:hint="eastAsia"/>
        </w:rPr>
        <w:t xml:space="preserve">  </w:t>
      </w:r>
      <w:r>
        <w:t xml:space="preserve">NaCl </w:t>
      </w:r>
      <w:r>
        <w:rPr>
          <w:rFonts w:hint="eastAsia"/>
        </w:rPr>
        <w:t>和</w:t>
      </w:r>
      <w:r>
        <w:t>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</w:p>
    <w:p w:rsidR="00A172B0" w:rsidRPr="001C61DA" w:rsidP="00A172B0">
      <w:pPr>
        <w:ind w:firstLine="210" w:firstLineChars="100"/>
      </w:pPr>
      <w:r>
        <w:rPr>
          <w:rFonts w:hint="eastAsia"/>
        </w:rPr>
        <w:t>猜想</w:t>
      </w:r>
      <w:r>
        <w:rPr>
          <w:rFonts w:hint="eastAsia"/>
        </w:rPr>
        <w:t>IV</w:t>
      </w:r>
      <w:r>
        <w:rPr>
          <w:rFonts w:hint="eastAsia"/>
        </w:rPr>
        <w:t>：</w:t>
      </w:r>
      <w:r>
        <w:t xml:space="preserve">NaCl </w:t>
      </w:r>
      <w:r>
        <w:rPr>
          <w:rFonts w:hint="eastAsia"/>
        </w:rPr>
        <w:t>、</w:t>
      </w:r>
      <w:r>
        <w:t>CaCl</w:t>
      </w:r>
      <w:r>
        <w:rPr>
          <w:vertAlign w:val="subscript"/>
        </w:rPr>
        <w:t>2</w:t>
      </w:r>
      <w:r>
        <w:t xml:space="preserve"> </w:t>
      </w:r>
      <w:r>
        <w:rPr>
          <w:rFonts w:hint="eastAsia"/>
        </w:rPr>
        <w:t>和</w:t>
      </w:r>
      <w:r>
        <w:t>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</w:p>
    <w:p w:rsidR="00A172B0" w:rsidP="00A172B0">
      <w:r>
        <w:rPr>
          <w:rFonts w:hint="eastAsia"/>
        </w:rPr>
        <w:t>小明认为猜想</w:t>
      </w:r>
      <w:r>
        <w:rPr>
          <w:rFonts w:hint="eastAsia"/>
        </w:rPr>
        <w:t>IV</w:t>
      </w:r>
      <w:r>
        <w:rPr>
          <w:rFonts w:hint="eastAsia"/>
        </w:rPr>
        <w:t>定不成立，其原因是</w:t>
      </w:r>
      <w:r>
        <w:rPr>
          <w:rFonts w:hint="eastAsia"/>
          <w:u w:val="single"/>
        </w:rPr>
        <w:t xml:space="preserve">                                     </w:t>
      </w:r>
      <w:r>
        <w:rPr>
          <w:rFonts w:hint="eastAsia"/>
        </w:rPr>
        <w:t>（用化学方程式表示）。</w:t>
      </w:r>
    </w:p>
    <w:p w:rsidR="00A172B0" w:rsidP="00A172B0">
      <w:r>
        <w:rPr>
          <w:rFonts w:hint="eastAsia"/>
        </w:rPr>
        <w:t>【进行实验】</w:t>
      </w:r>
    </w:p>
    <w:tbl>
      <w:tblPr>
        <w:tblStyle w:val="TableGrid"/>
        <w:tblW w:w="0" w:type="auto"/>
        <w:tblLook w:val="04A0"/>
      </w:tblPr>
      <w:tblGrid>
        <w:gridCol w:w="4503"/>
        <w:gridCol w:w="2067"/>
        <w:gridCol w:w="3285"/>
      </w:tblGrid>
      <w:tr w:rsidTr="006E335F">
        <w:tblPrEx>
          <w:tblW w:w="0" w:type="auto"/>
          <w:tblLook w:val="04A0"/>
        </w:tblPrEx>
        <w:tc>
          <w:tcPr>
            <w:tcW w:w="4503" w:type="dxa"/>
          </w:tcPr>
          <w:p w:rsidR="00A172B0" w:rsidRPr="00370ACB" w:rsidP="006E335F">
            <w:r w:rsidRPr="00370ACB">
              <w:rPr>
                <w:rFonts w:hint="eastAsia"/>
              </w:rPr>
              <w:t>实验步骤</w:t>
            </w:r>
          </w:p>
        </w:tc>
        <w:tc>
          <w:tcPr>
            <w:tcW w:w="2067" w:type="dxa"/>
          </w:tcPr>
          <w:p w:rsidR="00A172B0" w:rsidRPr="00370ACB" w:rsidP="006E335F">
            <w:r w:rsidRPr="00370ACB">
              <w:rPr>
                <w:rFonts w:hint="eastAsia"/>
              </w:rPr>
              <w:t>实验现象</w:t>
            </w:r>
          </w:p>
        </w:tc>
        <w:tc>
          <w:tcPr>
            <w:tcW w:w="3285" w:type="dxa"/>
          </w:tcPr>
          <w:p w:rsidR="00A172B0" w:rsidRPr="00370ACB" w:rsidP="006E335F">
            <w:r w:rsidRPr="00370ACB">
              <w:rPr>
                <w:rFonts w:hint="eastAsia"/>
              </w:rPr>
              <w:t>实验结论</w:t>
            </w:r>
          </w:p>
        </w:tc>
      </w:tr>
      <w:tr w:rsidTr="006E335F">
        <w:tblPrEx>
          <w:tblW w:w="0" w:type="auto"/>
          <w:tblLook w:val="04A0"/>
        </w:tblPrEx>
        <w:tc>
          <w:tcPr>
            <w:tcW w:w="4503" w:type="dxa"/>
          </w:tcPr>
          <w:p w:rsidR="00A172B0" w:rsidRPr="00370ACB" w:rsidP="006E335F">
            <w:r w:rsidRPr="00370ACB">
              <w:rPr>
                <w:rFonts w:hint="eastAsia"/>
              </w:rPr>
              <w:t>i</w:t>
            </w:r>
            <w:r w:rsidRPr="00370ACB">
              <w:rPr>
                <w:rFonts w:hint="eastAsia"/>
              </w:rPr>
              <w:t>．取少量滤液于试管中，滴加</w:t>
            </w:r>
            <w:r>
              <w:rPr>
                <w:rFonts w:hint="eastAsia"/>
              </w:rPr>
              <w:t>少</w:t>
            </w:r>
            <w:r w:rsidRPr="00370ACB">
              <w:rPr>
                <w:rFonts w:hint="eastAsia"/>
              </w:rPr>
              <w:t>量碳酸钠溶液</w:t>
            </w:r>
          </w:p>
        </w:tc>
        <w:tc>
          <w:tcPr>
            <w:tcW w:w="2067" w:type="dxa"/>
          </w:tcPr>
          <w:p w:rsidR="00A172B0" w:rsidRPr="00370ACB" w:rsidP="006E335F">
            <w:r w:rsidRPr="00370ACB">
              <w:rPr>
                <w:rFonts w:hint="eastAsia"/>
              </w:rPr>
              <w:t>无明显现象</w:t>
            </w:r>
          </w:p>
        </w:tc>
        <w:tc>
          <w:tcPr>
            <w:tcW w:w="3285" w:type="dxa"/>
            <w:vMerge w:val="restart"/>
          </w:tcPr>
          <w:p w:rsidR="00A172B0" w:rsidRPr="00370ACB" w:rsidP="006E335F">
            <w:r w:rsidRPr="00370ACB">
              <w:rPr>
                <w:rFonts w:hint="eastAsia"/>
              </w:rPr>
              <w:t>猜想②成立</w:t>
            </w:r>
          </w:p>
        </w:tc>
      </w:tr>
      <w:tr w:rsidTr="006E335F">
        <w:tblPrEx>
          <w:tblW w:w="0" w:type="auto"/>
          <w:tblLook w:val="04A0"/>
        </w:tblPrEx>
        <w:tc>
          <w:tcPr>
            <w:tcW w:w="4503" w:type="dxa"/>
          </w:tcPr>
          <w:p w:rsidR="00A172B0" w:rsidRPr="00370ACB" w:rsidP="006E335F">
            <w:pPr>
              <w:jc w:val="both"/>
            </w:pPr>
            <w:r w:rsidRPr="00370ACB">
              <w:rPr>
                <w:rFonts w:hint="eastAsia"/>
              </w:rPr>
              <w:t>ⅱ</w:t>
            </w:r>
            <w:r>
              <w:rPr>
                <w:rFonts w:hint="eastAsia"/>
              </w:rPr>
              <w:t>.</w:t>
            </w:r>
            <w:r w:rsidRPr="00370ACB">
              <w:rPr>
                <w:rFonts w:hint="eastAsia"/>
              </w:rPr>
              <w:t>取少量滤液于试管中，滴加少量①</w:t>
            </w:r>
          </w:p>
        </w:tc>
        <w:tc>
          <w:tcPr>
            <w:tcW w:w="2067" w:type="dxa"/>
          </w:tcPr>
          <w:p w:rsidR="00A172B0" w:rsidRPr="00370ACB" w:rsidP="006E335F">
            <w:r w:rsidRPr="00370ACB">
              <w:rPr>
                <w:rFonts w:hint="eastAsia"/>
              </w:rPr>
              <w:t>有气泡产生</w:t>
            </w:r>
          </w:p>
        </w:tc>
        <w:tc>
          <w:tcPr>
            <w:tcW w:w="3285" w:type="dxa"/>
            <w:vMerge/>
          </w:tcPr>
          <w:p w:rsidR="00A172B0" w:rsidRPr="00370ACB" w:rsidP="006E335F"/>
        </w:tc>
      </w:tr>
    </w:tbl>
    <w:p w:rsidR="00A172B0" w:rsidP="00A172B0">
      <w:r>
        <w:rPr>
          <w:rFonts w:hint="eastAsia"/>
        </w:rPr>
        <w:t>四、实验题（化学方程式</w:t>
      </w:r>
      <w:r>
        <w:rPr>
          <w:rFonts w:hint="eastAsia"/>
        </w:rPr>
        <w:t>2</w:t>
      </w:r>
      <w:r>
        <w:rPr>
          <w:rFonts w:hint="eastAsia"/>
        </w:rPr>
        <w:t>分，其余每空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A172B0" w:rsidP="00A172B0">
      <w:r>
        <w:rPr>
          <w:rFonts w:hint="eastAsia"/>
          <w:noProof/>
        </w:rPr>
        <w:pict>
          <v:group id="_x0000_s1407" style="height:76.05pt;margin-left:19.1pt;margin-top:9.05pt;position:absolute;width:326.45pt;z-index:251666432" coordorigin="2074,12863" coordsize="6529,1521">
            <v:shape id="_x0000_s1408" type="#_x0000_t32" style="flip:y;height:54;left:3460;position:absolute;top:13153;width:237" o:connectortype="straight"/>
            <v:shape id="_x0000_s1409" type="#_x0000_t202" style="height:409;left:3627;position:absolute;top:12863;width:219" filled="f" stroked="f">
              <v:textbox>
                <w:txbxContent>
                  <w:p w:rsidR="00A172B0" w:rsidRPr="00896E16" w:rsidP="00A172B0">
                    <w:pPr>
                      <w:rPr>
                        <w:sz w:val="15"/>
                        <w:szCs w:val="15"/>
                      </w:rPr>
                    </w:pPr>
                    <w:r w:rsidRPr="00896E16">
                      <w:rPr>
                        <w:sz w:val="15"/>
                        <w:szCs w:val="15"/>
                      </w:rPr>
                      <w:t>a</w:t>
                    </w:r>
                  </w:p>
                </w:txbxContent>
              </v:textbox>
            </v:shape>
            <v:group id="_x0000_s1410" style="height:1397;left:2074;position:absolute;top:12987;width:6529" coordorigin="2074,12987" coordsize="6529,1397">
              <v:group id="_x0000_s1411" style="height:1044;left:2077;position:absolute;top:13083;width:661" coordorigin="2854,14185" coordsize="733,1157">
                <v:group id="_x0000_s1412" style="height:122;left:2858;position:absolute;top:15209;width:484" coordorigin="1440,2325" coordsize="441,240">
                  <v:roundrect id="_x0000_s1413" style="height:120;left:1440;position:absolute;top:2445;width:435" arcsize="10923f" fillcolor="black" stroked="f">
                    <v:fill r:id="rId5" o:title="横虚线" type="pattern"/>
                  </v:roundrect>
                  <v:shape id="_x0000_s1414" type="#_x0000_t8" style="flip:x y;height:180;left:1440;position:absolute;top:2325;width:441" adj="4282" fillcolor="black" stroked="f">
                    <v:fill r:id="rId5" o:title="横虚线" type="pattern"/>
                  </v:shape>
                </v:group>
                <v:group id="_x0000_s1415" style="height:665;left:2854;position:absolute;top:14677;width:526" coordorigin="1757,1190" coordsize="462,644">
                  <v:rect id="_x0000_s1416" style="height:57;left:1881;position:absolute;top:1328;width:214" stroked="f">
                    <v:fill opacity="0"/>
                  </v:rect>
                  <v:line id="_x0000_s1417" style="flip:x;position:absolute" from="1763,1369" to="1891,1747"/>
                  <v:line id="_x0000_s1418" style="position:absolute" from="2083,1369" to="2211,1747"/>
                  <v:shape id="_x0000_s1419" style="height:55;left:1889;position:absolute;top:1322;width:14" coordsize="21,90" path="m21,c19,10,18,21,15,36,12,51,6,70,,90e" filled="f">
                    <v:path arrowok="t"/>
                  </v:shape>
                  <v:shape id="_x0000_s1420" style="flip:x;height:55;left:2073;position:absolute;top:1322;width:14" coordsize="21,90" path="m21,c19,10,18,21,15,36,12,51,6,70,,90e" filled="f">
                    <v:path arrowok="t"/>
                  </v:shape>
                  <v:group id="_x0000_s1421" style="height:75;left:1864;position:absolute;top:1190;width:246" coordorigin="1864,1145" coordsize="246,75">
                    <v:rect id="_x0000_s1422" style="height:35;left:1871;position:absolute;top:1172;width:233" stroked="f">
                      <v:fill opacity="0"/>
                    </v:rect>
                    <v:shape id="_x0000_s1423" style="height:51;left:1875;position:absolute;top:1162;width:29" coordsize="44,84" path="m42,84c43,71,44,58,42,48c40,38,37,29,30,21,23,13,6,4,,e" filled="f">
                      <v:path arrowok="t"/>
                    </v:shape>
                    <v:shape id="_x0000_s1424" style="height:58;left:2073;position:absolute;top:1162;width:29" coordsize="44,96" path="m,96c,88,,60,2,48,4,36,7,29,14,21,21,13,38,4,44,e" filled="f">
                      <v:path arrowok="t"/>
                    </v:shape>
                    <v:roundrect id="_x0000_s1425" style="height:17;left:1864;position:absolute;top:1145;width:246" arcsize="0.5"/>
                  </v:group>
                  <v:group id="_x0000_s1426" style="height:95;left:1903;position:absolute;top:1253;width:170" coordorigin="1903,1208" coordsize="171,111">
                    <v:line id="_x0000_s1427" style="position:absolute" from="1903,1208" to="1903,1313"/>
                    <v:line id="_x0000_s1428" style="position:absolute" from="2074,1208" to="2074,1319"/>
                  </v:group>
                  <v:shape id="_x0000_s1429" style="height:134;left:1901;mso-wrap-distance-bottom:0;mso-wrap-distance-left:9;mso-wrap-distance-right:9;mso-wrap-distance-top:0;mso-wrap-style:square;position:absolute;rotation:-360;top:1700;v-text-anchor:top;width:318" coordsize="318,134" path="m294,c297,8,309,34,312,51c315,68,318,89,312,102c306,115,291,124,276,129c261,134,265,131,219,132c173,133,36,132,,132e" filled="f">
                    <v:path arrowok="t"/>
                  </v:shape>
                  <v:shape id="_x0000_s1430" style="flip:x;height:134;left:1757;mso-wrap-distance-bottom:0;mso-wrap-distance-left:9;mso-wrap-distance-right:9;mso-wrap-distance-top:0;mso-wrap-style:square;position:absolute;rotation:-360;top:1700;v-text-anchor:top;width:318" coordsize="318,134" path="m294,c297,8,309,34,312,51c315,68,318,89,312,102c306,115,291,124,276,129c261,134,265,131,219,132c173,133,36,132,,132e" filled="f">
                    <v:path arrowok="t"/>
                  </v:shape>
                </v:group>
                <v:group id="_x0000_s1431" style="height:403;left:3103;position:absolute;top:14447;width:484" coordorigin="6892,1440" coordsize="509,424">
                  <v:rect id="_x0000_s1432" style="height:57;left:7004;position:absolute;top:1445;width:397"/>
                  <v:rect id="_x0000_s1433" style="height:292;left:6919;position:absolute;top:1572;width:57"/>
                  <v:group id="_x0000_s1434" style="height:195;left:6892;position:absolute;top:1440;width:165" coordorigin="2940,5220" coordsize="165,195">
                    <v:rect id="_x0000_s1435" style="height:143;left:2940;position:absolute;top:5220;width:143" stroked="f"/>
                    <v:shape id="_x0000_s1436" style="height:189;left:2966;position:absolute;top:5226;width:139" coordsize="139,189" path="m139,c115,,91,,73,6,55,12,39,22,28,36,17,50,8,68,4,93,,118,2,169,1,189e" filled="f">
                      <v:path arrowok="t"/>
                    </v:shape>
                    <v:shape id="_x0000_s1437" style="height:99;left:3023;position:absolute;top:5280;width:61" coordsize="61,99" path="m61,c52,4,20,8,10,24,,40,3,83,1,99e" filled="f">
                      <v:path arrowok="t"/>
                    </v:shape>
                  </v:group>
                </v:group>
                <v:group id="_x0000_s1438" style="height:1117;left:2922;position:absolute;top:14185;width:245" coordorigin="4605,10143" coordsize="468,2996">
                  <v:group id="_x0000_s1439" style="flip:x;height:2472;left:4819;position:absolute;top:10667;width:61" coordorigin="2288,11521" coordsize="67,1408">
                    <v:line id="_x0000_s1440" style="position:absolute" from="2291,11525" to="2291,12929"/>
                    <v:line id="_x0000_s1441" style="position:absolute" from="2350,11521" to="2355,12812"/>
                    <v:line id="_x0000_s1442" style="flip:x;position:absolute" from="2288,12803" to="2352,12924"/>
                  </v:group>
                  <v:oval id="_x0000_s1443" style="height:444;left:4605;position:absolute;top:10182;width:468"/>
                  <v:rect id="_x0000_s1444" style="flip:y;height:67;left:4711;position:absolute;top:10171;width:248" stroked="f"/>
                  <v:line id="_x0000_s1445" style="flip:x y;position:absolute" from="4650,10155" to="4695,10215"/>
                  <v:line id="_x0000_s1446" style="position:absolute" from="4647,10146" to="5019,10146"/>
                  <v:line id="_x0000_s1447" style="flip:x;position:absolute" from="4968,10143" to="5019,10203"/>
                  <v:line id="_x0000_s1448" style="flip:x y;position:absolute" from="4647,10146" to="4695,10224"/>
                  <v:rect id="_x0000_s1449" style="height:134;left:4771;position:absolute;rotation:90;top:10524;width:143" stroked="f"/>
                  <v:shape id="_x0000_s1450" style="height:61;left:4876;position:absolute;top:10614;width:38" coordsize="38,61" path="m,61c2,55,8,34,14,24,20,14,33,5,38,e" filled="f">
                    <v:path arrowok="t"/>
                  </v:shape>
                  <v:shape id="_x0000_s1451" style="height:64;left:4749;position:absolute;top:10611;width:75" coordsize="75,64" path="m75,64c72,57,65,32,53,21,41,10,11,4,,e" filled="f">
                    <v:path arrowok="t"/>
                  </v:shape>
                </v:group>
                <v:group id="_x0000_s1452" style="height:212;left:2977;position:absolute;top:14568;width:290" coordorigin="7710,6780" coordsize="328,212">
                  <v:roundrect id="_x0000_s1453" style="height:28;left:7734;position:absolute;top:6895;width:272" arcsize="0.5"/>
                  <v:shape id="_x0000_s1454" type="#_x0000_t8" style="height:212;left:7710;position:absolute;top:6780;width:328" adj="3622">
                    <v:fill color2="fill darken(118)" rotate="t" angle="-90" method="linear sigma" focus="50%" type="gradient"/>
                  </v:shape>
                  <v:roundrect id="_x0000_s1455" style="flip:x;height:23;left:7730;position:absolute;top:6869;width:285" arcsize="0.5"/>
                </v:group>
              </v:group>
              <v:group id="_x0000_s1456" style="height:1102;left:3191;position:absolute;top:12987;width:605" coordorigin="3246,12487" coordsize="782,1424">
                <v:group id="_x0000_s1457" style="height:403;left:3544;position:absolute;top:12952;width:484" coordorigin="6892,1440" coordsize="509,424">
                  <v:rect id="_x0000_s1458" style="height:57;left:7004;position:absolute;top:1445;width:397"/>
                  <v:rect id="_x0000_s1459" style="height:292;left:6919;position:absolute;top:1572;width:57"/>
                  <v:group id="_x0000_s1460" style="height:195;left:6892;position:absolute;top:1440;width:165" coordorigin="2940,5220" coordsize="165,195">
                    <v:rect id="_x0000_s1461" style="height:143;left:2940;position:absolute;top:5220;width:143" stroked="f"/>
                    <v:shape id="_x0000_s1462" style="height:189;left:2966;position:absolute;top:5226;width:139" coordsize="139,189" path="m139,c115,,91,,73,6,55,12,39,22,28,36,17,50,8,68,4,93,,118,2,169,1,189e" filled="f">
                      <v:path arrowok="t"/>
                    </v:shape>
                    <v:shape id="_x0000_s1463" style="height:99;left:3023;position:absolute;top:5280;width:61" coordsize="61,99" path="m61,c52,4,20,8,10,24,,40,3,83,1,99e" filled="f">
                      <v:path arrowok="t"/>
                    </v:shape>
                  </v:group>
                </v:group>
                <v:group id="_x0000_s1464" style="height:201;left:3385;position:absolute;top:13107;width:290" coordorigin="7710,6780" coordsize="328,212">
                  <v:roundrect id="_x0000_s1465" style="height:28;left:7734;position:absolute;top:6895;width:272" arcsize="0.5"/>
                  <v:shape id="_x0000_s1466" type="#_x0000_t8" style="height:212;left:7710;position:absolute;top:6780;width:328" adj="3622">
                    <v:fill color2="fill darken(118)" rotate="t" angle="-90" method="linear sigma" focus="50%" type="gradient"/>
                  </v:shape>
                  <v:roundrect id="_x0000_s1467" style="flip:x;height:23;left:7730;position:absolute;top:6869;width:285" arcsize="0.5"/>
                </v:group>
                <v:group id="_x0000_s1468" style="flip:x;height:996;left:3332;position:absolute;top:12487;width:398" coordorigin="6944,8999" coordsize="592,1746">
                  <v:oval id="_x0000_s1469" style="flip:y;height:439;left:7086;position:absolute;rotation:180;top:9213;width:439"/>
                  <v:shapetype id="_x0000_t85" coordsize="21600,21600" o:spt="85" adj="1800" path="m21600,qx0@0l0@1qy21600,21600e" filled="f">
                    <v:formulas>
                      <v:f eqn="val #0"/>
                      <v:f eqn="sum 21600 0 #0"/>
                      <v:f eqn="prod #0 9598 32768"/>
                      <v:f eqn="sum 21600 0 @2"/>
                    </v:formulas>
                    <v:path arrowok="t" gradientshapeok="t" o:connecttype="custom" o:connectlocs="21600,0;0,10800;21600,21600" textboxrect="6326,@2,21600,@3"/>
                    <v:handles>
                      <v:h position="topLeft,#0" yrange="0,10800"/>
                    </v:handles>
                  </v:shapetype>
                  <v:shape id="_x0000_s1470" type="#_x0000_t85" style="height:178;left:7269;position:absolute;rotation:90;top:9122;width:61" adj="0" filled="t"/>
                  <v:shape id="_x0000_s1471" type="#_x0000_t85" style="flip:y;height:153;left:7276;position:absolute;rotation:90;top:9067;width:61" adj="2426" filled="t"/>
                  <v:line id="_x0000_s1472" style="position:absolute" from="7251,9217" to="7340,9217"/>
                  <v:shape id="_x0000_s1473" type="#_x0000_t95" style="flip:y;height:560;left:6993;position:absolute;rotation:7514474fd;top:9194;width:462" adj="-7628602,10767"/>
                  <v:oval id="_x0000_s1474" style="height:111;left:7250;position:absolute;top:8999;width:105"/>
                  <v:line id="_x0000_s1475" style="position:absolute" from="7221,9105" to="7392,9106"/>
                  <v:group id="_x0000_s1476" style="flip:x;height:40;left:7286;position:absolute;rotation:-13;top:9060;width:55" coordorigin="1213,10113" coordsize="96,115">
                    <v:shape id="_x0000_s1477" style="height:91;left:1213;mso-wrap-distance-bottom:0;mso-wrap-distance-left:9;mso-wrap-distance-right:9;mso-wrap-distance-top:0;mso-wrap-style:square;position:absolute;top:10137;v-text-anchor:top;width:96" coordsize="490,468" path="m,468c,468,366,,439,hdc490,266,475,234,439,468hbe" filled="f">
                      <v:path arrowok="t"/>
                    </v:shape>
                    <v:oval id="_x0000_s1478" style="height:16;left:1285;position:absolute;top:10113;width:15" strokeweight="2.25pt"/>
                  </v:group>
                  <v:group id="_x0000_s1479" style="height:156;left:7188;position:absolute;top:9525;width:247" coordorigin="2193,11385" coordsize="247,156">
                    <v:rect id="_x0000_s1480" style="height:143;left:2243;position:absolute;rotation:90;top:11385;width:143" stroked="f"/>
                    <v:shape id="_x0000_s1481" style="height:68;left:2367;position:absolute;top:11473;width:73" coordsize="73,68" path="m,68c1,57,2,47,6,41c10,35,13,39,24,32c35,25,63,7,73,e" filled="f">
                      <v:path arrowok="t"/>
                    </v:shape>
                    <v:shape id="_x0000_s1482" style="flip:x;height:68;left:2193;position:absolute;top:11473;width:73" coordsize="73,68" path="m,68c1,57,2,47,6,41c10,35,13,39,24,32c35,25,63,7,73,e" filled="f">
                      <v:path arrowok="t"/>
                    </v:shape>
                  </v:group>
                  <v:group id="_x0000_s1483" style="height:1073;left:7275;position:absolute;top:9672;width:74" coordorigin="2288,11521" coordsize="67,1408">
                    <v:line id="_x0000_s1484" style="position:absolute" from="2291,11525" to="2291,12929"/>
                    <v:line id="_x0000_s1485" style="position:absolute" from="2350,11521" to="2355,12812"/>
                    <v:line id="_x0000_s1486" style="flip:x;position:absolute" from="2288,12803" to="2352,12924"/>
                  </v:group>
                  <v:group id="_x0000_s1487" style="height:142;left:7142;position:absolute;top:9795;width:394" coordorigin="3587,12587" coordsize="454,142">
                    <v:group id="_x0000_s1488" style="height:125;left:3587;position:absolute;top:12596;width:454" coordorigin="8162,11816" coordsize="454,125">
                      <v:roundrect id="_x0000_s1489" style="flip:x;height:57;left:8162;position:absolute;top:11850;width:408" arcsize="0.5"/>
                      <v:shape id="_x0000_s1490" type="#_x0000_t8" style="flip:x;height:255;left:8292;position:absolute;rotation:-90;top:11751;width:125" adj="3474">
                        <v:fill color2="fill darken(187)" rotate="t" angle="-90" method="linear sigma" focus="50%" type="gradient"/>
                      </v:shape>
                      <v:oval id="_x0000_s1491" style="flip:x;height:87;left:8529;position:absolute;top:11829;width:87"/>
                      <v:rect id="_x0000_s1492" style="flip:x;height:74;left:8180;position:absolute;top:11841;width:28"/>
                    </v:group>
                    <v:rect id="_x0000_s1493" style="flip:x;height:142;left:3883;position:absolute;top:12587;width:28"/>
                    <v:line id="_x0000_s1494" style="position:absolute" from="3781,12616" to="3781,12704" strokecolor="silver"/>
                  </v:group>
                </v:group>
                <v:group id="_x0000_s1495" style="height:730;left:3251;position:absolute;top:13181;width:570" coordorigin="1757,1190" coordsize="462,644">
                  <v:rect id="_x0000_s1496" style="height:57;left:1881;position:absolute;top:1328;width:214" stroked="f">
                    <v:fill opacity="0"/>
                  </v:rect>
                  <v:line id="_x0000_s1497" style="flip:x;position:absolute" from="1763,1369" to="1891,1747"/>
                  <v:line id="_x0000_s1498" style="position:absolute" from="2083,1369" to="2211,1747"/>
                  <v:shape id="_x0000_s1499" style="height:55;left:1889;position:absolute;top:1322;width:14" coordsize="21,90" path="m21,c19,10,18,21,15,36,12,51,6,70,,90e" filled="f">
                    <v:path arrowok="t"/>
                  </v:shape>
                  <v:shape id="_x0000_s1500" style="flip:x;height:55;left:2073;position:absolute;top:1322;width:14" coordsize="21,90" path="m21,c19,10,18,21,15,36,12,51,6,70,,90e" filled="f">
                    <v:path arrowok="t"/>
                  </v:shape>
                  <v:group id="_x0000_s1501" style="height:75;left:1864;position:absolute;top:1190;width:246" coordorigin="1864,1145" coordsize="246,75">
                    <v:rect id="_x0000_s1502" style="height:35;left:1871;position:absolute;top:1172;width:233" stroked="f">
                      <v:fill opacity="0"/>
                    </v:rect>
                    <v:shape id="_x0000_s1503" style="height:51;left:1875;position:absolute;top:1162;width:29" coordsize="44,84" path="m42,84c43,71,44,58,42,48c40,38,37,29,30,21,23,13,6,4,,e" filled="f">
                      <v:path arrowok="t"/>
                    </v:shape>
                    <v:shape id="_x0000_s1504" style="height:58;left:2073;position:absolute;top:1162;width:29" coordsize="44,96" path="m,96c,88,,60,2,48,4,36,7,29,14,21,21,13,38,4,44,e" filled="f">
                      <v:path arrowok="t"/>
                    </v:shape>
                    <v:roundrect id="_x0000_s1505" style="height:17;left:1864;position:absolute;top:1145;width:246" arcsize="0.5"/>
                  </v:group>
                  <v:group id="_x0000_s1506" style="height:95;left:1903;position:absolute;top:1253;width:170" coordorigin="1903,1208" coordsize="171,111">
                    <v:line id="_x0000_s1507" style="position:absolute" from="1903,1208" to="1903,1313"/>
                    <v:line id="_x0000_s1508" style="position:absolute" from="2074,1208" to="2074,1319"/>
                  </v:group>
                  <v:shape id="_x0000_s1509" style="height:134;left:1901;mso-wrap-distance-bottom:0;mso-wrap-distance-left:9;mso-wrap-distance-right:9;mso-wrap-distance-top:0;mso-wrap-style:square;position:absolute;rotation:-360;top:1700;v-text-anchor:top;width:318" coordsize="318,134" path="m294,c297,8,309,34,312,51c315,68,318,89,312,102c306,115,291,124,276,129c261,134,265,131,219,132c173,133,36,132,,132e" filled="f">
                    <v:path arrowok="t"/>
                  </v:shape>
                  <v:shape id="_x0000_s1510" style="flip:x;height:134;left:1757;mso-wrap-distance-bottom:0;mso-wrap-distance-left:9;mso-wrap-distance-right:9;mso-wrap-distance-top:0;mso-wrap-style:square;position:absolute;rotation:-360;top:1700;v-text-anchor:top;width:318" coordsize="318,134" path="m294,c297,8,309,34,312,51c315,68,318,89,312,102c306,115,291,124,276,129c261,134,265,131,219,132c173,133,36,132,,132e" filled="f">
                    <v:path arrowok="t"/>
                  </v:shape>
                </v:group>
                <v:group id="_x0000_s1511" style="height:310;left:3385;position:absolute;top:12704;width:216" coordorigin="3497,897" coordsize="410,375">
                  <v:shapetype id="_x0000_t184" coordsize="21600,21600" o:spt="184" adj="10800" path="m21600,qx,10800,21600,21600wa@0@10@6@11,21600,21600,21600,xe">
                    <v:stroke joinstyle="miter"/>
                    <v:formulas>
                      <v:f eqn="val #0"/>
                      <v:f eqn="sum 21600 0 #0"/>
                      <v:f eqn="prod #0 #0 @1"/>
                      <v:f eqn="prod 21600 21600 @1"/>
                      <v:f eqn="prod @3 2 1"/>
                      <v:f eqn="sum @4 0 @2"/>
                      <v:f eqn="sum @5 0 #0"/>
                      <v:f eqn="prod @5 1 2"/>
                      <v:f eqn="sum @7 0 #0"/>
                      <v:f eqn="prod @8 1 2"/>
                      <v:f eqn="sum 10800 0 @9"/>
                      <v:f eqn="sum @9 10800 0"/>
                      <v:f eqn="prod #0 9598 32768"/>
                      <v:f eqn="sum 21600 0 @12"/>
                      <v:f eqn="ellipse @13 21600 10800"/>
                      <v:f eqn="sum 10800 0 @14"/>
                      <v:f eqn="sum @14 10800 0"/>
                    </v:formulas>
                    <v:path o:connecttype="custom" o:connectlocs="21600,0;0,10800;21600,21600;@0,10800" o:connectangles="270,180,90,0" textboxrect="@12,@15,@0,@16"/>
                    <v:handles>
                      <v:h position="#0,center" xrange="0,18900"/>
                    </v:handles>
                  </v:shapetype>
                  <v:shape id="_x0000_s1512" type="#_x0000_t184" style="height:410;left:3587;position:absolute;rotation:269;top:807;width:229" adj="18900" fillcolor="black" stroked="f">
                    <v:fill r:id="rId5" o:title="横虚线" type="pattern"/>
                  </v:shape>
                  <v:rect id="_x0000_s1513" style="height:177;left:3698;position:absolute;top:1095;width:37" fillcolor="black" stroked="f">
                    <v:fill r:id="rId7" o:title="20%" opacity="57672f" o:opacity2="57672f" type="pattern"/>
                  </v:rect>
                </v:group>
                <v:group id="_x0000_s1514" style="height:90;left:3246;position:absolute;top:13799;width:570" coordorigin="1440,2325" coordsize="441,240">
                  <v:roundrect id="_x0000_s1515" style="height:120;left:1440;position:absolute;top:2445;width:435" arcsize="10923f" fillcolor="black" stroked="f">
                    <v:fill r:id="rId5" o:title="横虚线" type="pattern"/>
                  </v:roundrect>
                  <v:shape id="_x0000_s1516" type="#_x0000_t8" style="flip:x y;height:180;left:1440;position:absolute;top:2325;width:441" adj="4282" fillcolor="black" stroked="f">
                    <v:fill r:id="rId5" o:title="横虚线" type="pattern"/>
                  </v:shape>
                </v:group>
              </v:group>
              <v:group id="_x0000_s1517" style="height:1041;left:4369;position:absolute;top:13045;width:758" coordorigin="1449,4380" coordsize="2016,3431">
                <v:group id="_x0000_s1518" style="flip:x;height:3431;left:1449;position:absolute;top:4380;width:1389" coordorigin="1074,2300" coordsize="1703,4835">
                  <v:group id="_x0000_s1519" style="height:270;left:1074;position:absolute;top:6865;width:1703" coordorigin="2000,3423" coordsize="1703,270">
                    <v:group id="_x0000_s1520" style="height:243;left:2002;position:absolute;top:3450;width:1701" coordorigin="2139,3129" coordsize="1701,243">
                      <v:rect id="_x0000_s1521" style="height:227;left:2139;position:absolute;top:3129;width:1701"/>
                      <v:shape id="_x0000_s1522" type="#_x0000_t8" style="flip:y;height:57;left:2366;position:absolute;top:3298;width:1247" adj="1021"/>
                      <v:rect id="_x0000_s1523" style="height:34;left:2366;position:absolute;top:3338;width:1247" stroked="f"/>
                      <v:line id="_x0000_s1524" style="flip:x;position:absolute" from="2364,3324" to="2397,3357"/>
                      <v:line id="_x0000_s1525" style="position:absolute" from="3582,3324" to="3615,3357"/>
                    </v:group>
                    <v:shape id="_x0000_s1526" type="#_x0000_t8" style="flip:y;height:28;left:2000;position:absolute;top:3423;width:1701" adj="241"/>
                  </v:group>
                  <v:group id="_x0000_s1527" style="height:4565;left:1295;position:absolute;top:2300;width:113" coordorigin="1295,2300" coordsize="113,4565">
                    <v:roundrect id="_x0000_s1528" style="height:4535;left:1314;position:absolute;top:2300;width:74" arcsize="23912f">
                      <v:fill color2="fill darken(118)" rotate="t" angle="-90" method="linear sigma" focus="50%" type="gradient"/>
                    </v:roundrect>
                    <v:rect id="_x0000_s1529" style="height:40;left:1295;position:absolute;top:6825;width:113"/>
                  </v:group>
                </v:group>
                <v:roundrect id="_x0000_s1530" style="height:51;left:1697;position:absolute;top:7028;width:471" arcsize="0.5"/>
                <v:group id="_x0000_s1531" style="height:315;left:1575;position:absolute;top:6707;width:720" coordorigin="4500,5055" coordsize="735,405">
                  <v:group id="_x0000_s1532" style="height:20;left:4543;position:absolute;top:5154;width:656" coordorigin="3454,4257" coordsize="726,20">
                    <v:line id="_x0000_s1533" style="position:absolute" from="3495,4276" to="4135,4277"/>
                    <v:shape id="_x0000_s1534" style="height:18;left:4135;position:absolute;top:4257;width:45" coordsize="45,18" path="m,18c19,10,38,3,45,e" filled="f">
                      <v:path arrowok="t"/>
                    </v:shape>
                    <v:shape id="_x0000_s1535" style="flip:x;height:18;left:3454;position:absolute;top:4257;width:45" coordsize="45,18" path="m,18c19,10,38,3,45,e" filled="f">
                      <v:path arrowok="t"/>
                    </v:shape>
                  </v:group>
                  <v:line id="_x0000_s1536" style="flip:x y;position:absolute" from="4500,5055" to="4650,5460"/>
                  <v:line id="_x0000_s1537" style="flip:y;position:absolute" from="5085,5055" to="5235,5460"/>
                  <v:line id="_x0000_s1538" style="position:absolute" from="4575,5228" to="4665,5228"/>
                  <v:line id="_x0000_s1539" style="position:absolute" from="4710,5228" to="4763,5228"/>
                  <v:line id="_x0000_s1540" style="position:absolute" from="4853,5228" to="4920,5228"/>
                  <v:line id="_x0000_s1541" style="position:absolute" from="5010,5228" to="5070,5228"/>
                  <v:line id="_x0000_s1542" style="position:absolute" from="4635,5280" to="4703,5280"/>
                  <v:line id="_x0000_s1543" style="position:absolute" from="4763,5280" to="4830,5280"/>
                  <v:line id="_x0000_s1544" style="position:absolute" from="4905,5280" to="4980,5280"/>
                  <v:line id="_x0000_s1545" style="position:absolute" from="5048,5280" to="5100,5280"/>
                  <v:line id="_x0000_s1546" style="position:absolute" from="4620,5340" to="4680,5340"/>
                  <v:line id="_x0000_s1547" style="position:absolute" from="4733,5340" to="4830,5340"/>
                  <v:line id="_x0000_s1548" style="position:absolute" from="4883,5332" to="4950,5332"/>
                  <v:line id="_x0000_s1549" style="position:absolute" from="5019,5339" to="5086,5339"/>
                  <v:line id="_x0000_s1550" style="position:absolute" from="4650,5385" to="4695,5385"/>
                  <v:line id="_x0000_s1551" style="position:absolute" from="4763,5385" to="4823,5385"/>
                  <v:line id="_x0000_s1552" style="position:absolute" from="4913,5385" to="4973,5385"/>
                  <v:line id="_x0000_s1553" style="position:absolute" from="5033,5393" to="5100,5393"/>
                  <v:line id="_x0000_s1554" style="position:absolute" from="4665,5431" to="4703,5431"/>
                  <v:line id="_x0000_s1555" style="position:absolute" from="4740,5431" to="4800,5431"/>
                  <v:line id="_x0000_s1556" style="position:absolute" from="4875,5423" to="4928,5423"/>
                  <v:line id="_x0000_s1557" style="position:absolute" from="4965,5423" to="5033,5423"/>
                </v:group>
                <v:rect id="_x0000_s1558" style="height:63;left:1833;position:absolute;top:6527;width:213"/>
                <v:group id="_x0000_s1559" style="height:590;left:1801;position:absolute;top:6412;width:221" coordorigin="5271,4725" coordsize="225,660">
                  <v:shape id="_x0000_s1560" style="height:645;left:5282;mso-wrap-distance-bottom:0;mso-wrap-distance-left:9;mso-wrap-distance-right:9;mso-wrap-distance-top:0;mso-wrap-style:square;position:absolute;top:4725;v-text-anchor:top;width:211" coordsize="211,645" path="m136,c129,60,132,112,136,187c140,262,180,386,159,450,138,514,,538,9,570c18,602,169,630,211,645e" filled="f" strokeweight="2.25pt">
                    <v:path arrowok="t"/>
                  </v:shape>
                  <v:shape id="_x0000_s1561" style="height:645;left:5282;mso-wrap-distance-bottom:0;mso-wrap-distance-left:9;mso-wrap-distance-right:9;mso-wrap-distance-top:0;mso-wrap-style:square;position:absolute;top:4725;v-text-anchor:top;width:211" coordsize="211,645" path="m136,c129,60,132,112,136,187c140,262,180,386,159,450,138,514,,538,9,570c18,602,169,630,211,645e" filled="f" strokecolor="white" strokeweight="1.5pt">
                    <v:path arrowok="t"/>
                  </v:shape>
                  <v:line id="_x0000_s1562" style="position:absolute" from="5400,4740" to="5433,4761" strokeweight="0.25pt"/>
                  <v:line id="_x0000_s1563" style="position:absolute" from="5400,4764" to="5433,4785" strokeweight="0.25pt"/>
                  <v:line id="_x0000_s1564" style="position:absolute" from="5400,4791" to="5433,4812" strokeweight="0.25pt"/>
                  <v:line id="_x0000_s1565" style="position:absolute" from="5400,4815" to="5433,4836" strokeweight="0.25pt"/>
                  <v:line id="_x0000_s1566" style="position:absolute" from="5400,4845" to="5433,4866" strokeweight="0.25pt"/>
                  <v:line id="_x0000_s1567" style="position:absolute" from="5400,4875" to="5433,4896" strokeweight="0.25pt"/>
                  <v:line id="_x0000_s1568" style="position:absolute" from="5400,4905" to="5433,4926" strokeweight="0.25pt"/>
                  <v:line id="_x0000_s1569" style="position:absolute" from="5403,4932" to="5436,4953" strokeweight="0.25pt"/>
                  <v:line id="_x0000_s1570" style="position:absolute" from="5403,4956" to="5436,4977" strokeweight="0.25pt"/>
                  <v:line id="_x0000_s1571" style="position:absolute" from="5412,4983" to="5445,5004" strokeweight="0.25pt"/>
                  <v:line id="_x0000_s1572" style="position:absolute" from="5418,5013" to="5451,5034" strokeweight="0.25pt"/>
                  <v:line id="_x0000_s1573" style="position:absolute" from="5418,5040" to="5451,5061" strokeweight="0.25pt"/>
                  <v:line id="_x0000_s1574" style="position:absolute" from="5427,5067" to="5460,5088" strokeweight="0.25pt"/>
                  <v:line id="_x0000_s1575" style="position:absolute" from="5424,5121" to="5457,5142" strokeweight="0.25pt"/>
                  <v:line id="_x0000_s1576" style="position:absolute" from="5427,5067" to="5460,5088" strokeweight="0.25pt"/>
                  <v:line id="_x0000_s1577" style="position:absolute" from="5424,5121" to="5457,5142" strokeweight="0.25pt"/>
                  <v:line id="_x0000_s1578" style="position:absolute" from="5427,5088" to="5460,5109" strokeweight="0.25pt"/>
                  <v:line id="_x0000_s1579" style="position:absolute" from="5424,5142" to="5457,5163" strokeweight="0.25pt"/>
                  <v:line id="_x0000_s1580" style="position:absolute" from="5421,5166" to="5454,5187" strokeweight="0.25pt"/>
                  <v:line id="_x0000_s1581" style="position:absolute" from="5409,5187" to="5442,5208" strokeweight="0.25pt"/>
                  <v:line id="_x0000_s1582" style="position:absolute" from="5388,5202" to="5421,5223" strokeweight="0.25pt"/>
                  <v:line id="_x0000_s1583" style="position:absolute" from="5370,5217" to="5403,5238" strokeweight="0.25pt"/>
                  <v:line id="_x0000_s1584" style="position:absolute" from="5352,5229" to="5385,5250" strokeweight="0.25pt"/>
                  <v:line id="_x0000_s1585" style="position:absolute" from="5331,5238" to="5364,5259" strokeweight="0.25pt"/>
                  <v:line id="_x0000_s1586" style="position:absolute" from="5316,5250" to="5349,5271" strokeweight="0.25pt"/>
                  <v:line id="_x0000_s1587" style="position:absolute" from="5298,5256" to="5331,5277" strokeweight="0.25pt"/>
                  <v:line id="_x0000_s1588" style="position:absolute" from="5283,5271" to="5316,5292" strokeweight="0.25pt"/>
                  <v:line id="_x0000_s1589" style="position:absolute" from="5271,5292" to="5307,5298" strokeweight="0.25pt"/>
                  <v:line id="_x0000_s1590" style="flip:y;position:absolute" from="5277,5301" to="5322,5310" strokeweight="0.25pt"/>
                  <v:line id="_x0000_s1591" style="flip:y;position:absolute" from="5289,5310" to="5346,5322" strokeweight="0.25pt"/>
                  <v:line id="_x0000_s1592" style="flip:y;position:absolute" from="5310,5319" to="5367,5331" strokeweight="0.25pt"/>
                  <v:line id="_x0000_s1593" style="flip:y;position:absolute" from="5337,5325" to="5400,5340" strokeweight="0.25pt"/>
                  <v:line id="_x0000_s1594" style="flip:y;position:absolute" from="5370,5334" to="5418,5352" strokeweight="0.25pt"/>
                  <v:line id="_x0000_s1595" style="flip:y;position:absolute" from="5388,5340" to="5436,5358" strokeweight="0.25pt"/>
                  <v:line id="_x0000_s1596" style="flip:y;position:absolute" from="5412,5346" to="5460,5364" strokeweight="0.25pt"/>
                  <v:line id="_x0000_s1597" style="flip:y;position:absolute" from="5448,5352" to="5478,5373" strokeweight="0.25pt"/>
                  <v:line id="_x0000_s1598" style="flip:y;position:absolute" from="5481,5352" to="5496,5385" strokeweight="0.25pt"/>
                </v:group>
                <v:shape id="_x0000_s1599" type="#_x0000_t85" style="height:215;left:1819;position:absolute;rotation:90;top:6303;width:237" adj="4750"/>
                <v:line id="_x0000_s1600" style="position:absolute" from="1855,6333" to="2024,6333"/>
                <v:shape id="_x0000_s1601" type="#_x0000_t85" style="flip:y;height:77;left:1871;position:absolute;rotation:90;top:6374;width:148" adj="0" filled="t"/>
                <v:group id="_x0000_s1602" style="height:277;left:1736;position:absolute;top:6026;width:412" coordorigin="9045,3473" coordsize="420,260">
                  <v:group id="_x0000_s1603" style="height:145;left:9238;position:absolute;top:3588;width:59" coordorigin="9178,3873" coordsize="59,145">
                    <v:shape id="_x0000_s1604" style="height:135;left:9178;position:absolute;top:3883;width:22" coordsize="22,135" path="m22,135c19,127,4,102,2,85,,68,5,44,7,30,9,16,15,6,17,e" filled="f" strokeweight="0.5pt">
                      <v:path arrowok="t"/>
                    </v:shape>
                    <v:shape id="_x0000_s1605" style="height:135;left:9195;position:absolute;top:3873;width:42" coordsize="42,135" path="m,c3,7,13,30,20,45c27,60,38,75,40,90c42,105,36,119,30,135e" filled="f" strokeweight="0.5pt">
                      <v:path arrowok="t"/>
                    </v:shape>
                    <v:shape id="_x0000_s1606" style="height:69;left:9196;position:absolute;top:3940;width:18" coordsize="18,69" path="m18,69c18,56,18,44,15,33c12,22,6,11,,e" filled="f" strokeweight="0.5pt">
                      <v:path arrowok="t"/>
                    </v:shape>
                  </v:group>
                  <v:shape id="_x0000_s1607" style="height:210;left:9285;mso-wrap-distance-bottom:0;mso-wrap-distance-left:9;mso-wrap-distance-right:9;mso-wrap-distance-top:0;mso-wrap-style:square;position:absolute;top:3480;v-text-anchor:top;width:68" coordsize="68,210" path="m,210c4,196,19,153,23,128c27,103,16,81,23,60c30,39,59,12,68,e" filled="f" strokeweight="0.25pt">
                    <v:path arrowok="t"/>
                  </v:shape>
                  <v:shape id="_x0000_s1608" style="height:187;left:9159;mso-wrap-distance-bottom:0;mso-wrap-distance-left:9;mso-wrap-distance-right:9;mso-wrap-distance-top:0;mso-wrap-style:square;position:absolute;top:3503;v-text-anchor:top;width:67" coordsize="67,187" path="m67,187c49,160,31,133,30,112,29,91,65,79,60,60,55,41,27,20,,e" filled="f" strokeweight="0.25pt">
                    <v:path arrowok="t"/>
                  </v:shape>
                  <v:shape id="_x0000_s1609" style="height:233;left:9277;mso-wrap-distance-bottom:0;mso-wrap-distance-left:9;mso-wrap-distance-right:9;mso-wrap-distance-top:0;mso-wrap-style:square;position:absolute;top:3473;v-text-anchor:top;width:188" coordsize="188,233" path="m,233c7,224,31,206,45,180c59,154,59,105,83,75,107,45,166,16,188,e" filled="f" strokeweight="0.25pt">
                    <v:path arrowok="t"/>
                  </v:shape>
                  <v:shape id="_x0000_s1610" style="height:225;left:9045;mso-wrap-distance-bottom:0;mso-wrap-distance-left:9;mso-wrap-distance-right:9;mso-wrap-distance-top:0;mso-wrap-style:square;position:absolute;top:3480;v-text-anchor:top;width:185" coordsize="185,225" path="m185,225c174,214,134,182,120,157,106,132,118,101,98,75,78,49,21,16,,e" filled="f" strokeweight="0.25pt">
                    <v:path arrowok="t"/>
                  </v:shape>
                  <v:shape id="_x0000_s1611" style="height:202;left:9218;mso-wrap-distance-bottom:0;mso-wrap-distance-left:9;mso-wrap-distance-right:9;mso-wrap-distance-top:0;mso-wrap-style:square;position:absolute;top:3488;v-text-anchor:top;width:41" coordsize="41,202" path="m22,202c21,178,20,154,22,135c24,116,41,112,37,90,33,68,7,15,,e" filled="f" strokeweight="0.25pt">
                    <v:path arrowok="t"/>
                  </v:shape>
                  <v:shape id="_x0000_s1612" style="height:218;left:9248;mso-wrap-distance-bottom:0;mso-wrap-distance-left:9;mso-wrap-distance-right:9;mso-wrap-distance-top:0;mso-wrap-style:square;position:absolute;top:3480;v-text-anchor:top;width:52" coordsize="52,218" path="m,218c13,182,26,147,30,120,34,93,18,73,22,53,26,33,47,8,52,e" filled="f" strokeweight="0.25pt">
                    <v:path arrowok="t"/>
                  </v:shape>
                </v:group>
                <v:shape id="_x0000_s1613" style="height:123;left:1554;mso-wrap-distance-bottom:0;mso-wrap-distance-left:9;mso-wrap-distance-right:9;mso-wrap-distance-top:0;mso-wrap-style:square;position:absolute;top:6587;v-text-anchor:top;width:276" coordsize="282,138" path="m21,138c21,129,,105,24,81hhc48,57,228,17,282,hbe" filled="f">
                  <v:path arrowok="t"/>
                </v:shape>
                <v:shape id="_x0000_s1614" style="height:123;left:2048;mso-wrap-distance-bottom:0;mso-wrap-distance-left:9;mso-wrap-distance-right:9;mso-wrap-distance-top:0;mso-wrap-style:square;position:absolute;top:6584;v-text-anchor:top;width:259" coordsize="264,138" path="m252,138c251,129,264,111,246,84hhc228,57,51,17,,hbe" filled="f">
                  <v:path arrowok="t"/>
                </v:shape>
                <v:group id="_x0000_s1615" style="height:540;left:1630;position:absolute;top:7071;width:630" coordorigin="4360,8182" coordsize="765,675">
                  <v:rect id="_x0000_s1616" style="height:675;left:4360;position:absolute;top:8182;width:765" strokecolor="#333"/>
                  <v:shape id="_x0000_s1617" style="height:126;left:4360;position:absolute;top:8731;width:89" coordsize="89,126" path="m,84c6,75,13,66,21,54,29,42,37,24,45,15,53,6,62,,69,c76,,85,6,87,12c89,18,86,27,81,39,76,51,60,73,54,87c48,101,46,113,45,126e" filled="f" strokecolor="#333">
                    <v:path arrowok="t"/>
                  </v:shape>
                  <v:shape id="_x0000_s1618" style="height:223;left:4360;position:absolute;top:8631;width:159" coordsize="159,223" path="m,112c13,97,26,83,39,67,52,51,64,27,78,16,92,5,113,,126,1c139,2,153,7,156,19c159,31,150,54,144,73c138,92,129,108,120,133c111,158,99,204,93,223e" filled="f" strokecolor="#333">
                    <v:path arrowok="t"/>
                  </v:shape>
                  <v:shape id="_x0000_s1619" style="height:369;left:4360;position:absolute;top:8488;width:228" coordsize="228,369" path="m,180c28,134,57,89,84,60,111,31,140,12,162,6c184,,210,7,219,21c228,35,219,60,216,93c213,126,204,180,198,222c192,264,180,321,177,345c174,369,175,369,177,369e" filled="f" strokecolor="#333">
                    <v:path arrowok="t"/>
                  </v:shape>
                  <v:shape id="_x0000_s1620" style="height:442;left:4360;position:absolute;top:8415;width:277" coordsize="277,442" path="m,145c55,94,110,44,144,22,178,,187,7,207,13c227,19,253,35,264,55c275,75,277,90,276,133c275,176,265,268,258,313c251,358,241,378,237,400c233,422,232,432,231,442e" filled="f" strokecolor="#333">
                    <v:path arrowok="t"/>
                  </v:shape>
                  <v:shape id="_x0000_s1621" style="height:506;left:4363;position:absolute;top:8351;width:326" coordsize="326,506" path="m,128c45,92,90,56,135,35,180,14,239,4,267,2c295,,296,13,303,20c310,27,309,21,312,47c315,73,326,114,324,179c322,244,304,383,297,437c290,491,286,498,282,506e" filled="f" strokecolor="#333">
                    <v:path arrowok="t"/>
                  </v:shape>
                  <v:shape id="_x0000_s1622" style="height:592;left:4360;position:absolute;top:8265;width:384" coordsize="384,592" path="m,118c72,83,144,49,198,34,252,19,298,,327,28c356,56,366,141,375,205c384,269,381,357,381,412c381,467,380,505,378,535c376,565,372,578,369,592e" filled="f" strokecolor="#333">
                    <v:path arrowok="t"/>
                  </v:shape>
                  <v:shape id="_x0000_s1623" style="height:665;left:4360;position:absolute;top:8192;width:459" coordsize="459,665" path="m,125c29,103,59,81,117,62,175,43,294,,348,14c402,28,423,92,441,143c459,194,455,233,456,320c457,407,450,536,444,665e" filled="f" strokecolor="#333">
                    <v:path arrowok="t"/>
                  </v:shape>
                  <v:shape id="_x0000_s1624" style="height:51;left:4360;position:absolute;top:8185;width:114" coordsize="114,51" path="m,51c23,38,47,26,66,18,85,10,99,5,114,e" filled="f" strokecolor="#333">
                    <v:path arrowok="t"/>
                  </v:shape>
                  <v:shape id="_x0000_s1625" style="height:675;left:4810;position:absolute;top:8182;width:94" coordsize="109,675" path="m,c38,45,77,91,93,153c109,215,98,298,96,375c94,452,85,565,81,615c77,665,76,670,75,675e" filled="f" strokecolor="#333">
                    <v:path arrowok="t"/>
                  </v:shape>
                  <v:shape id="_x0000_s1626" style="height:669;left:4918;position:absolute;top:8182;width:84" coordsize="84,669" path="m,c9,5,18,10,30,42c42,74,67,135,75,192c83,249,84,316,81,387,78,458,61,571,57,618c53,665,55,667,57,669e" filled="f" strokecolor="#333">
                    <v:path arrowok="t"/>
                  </v:shape>
                  <v:shape id="_x0000_s1627" style="height:675;left:5029;position:absolute;top:8182;width:56" coordsize="56,675" path="m,c20,61,40,123,48,210c56,297,52,448,51,525c50,602,44,638,39,675e" filled="f" strokecolor="#333">
                    <v:path arrowok="t"/>
                  </v:shape>
                </v:group>
                <v:group id="_x0000_s1628" style="height:511;left:2569;position:absolute;rotation:10;top:5757;width:235" coordorigin="7643,3651" coordsize="259,452">
                  <v:roundrect id="_x0000_s1629" style="height:85;left:7691;position:absolute;top:4018;width:170" arcsize="10923f"/>
                  <v:group id="_x0000_s1630" style="height:259;left:7643;position:absolute;top:3651;width:259" coordorigin="1746,3522" coordsize="259,259">
                    <v:group id="_x0000_s1631" style="height:259;left:1746;position:absolute;top:3522;width:259" coordorigin="1746,3522" coordsize="259,259">
                      <v:group id="_x0000_s1632" style="height:170;left:1856;position:absolute;top:3522;width:45" coordorigin="1850,3522" coordsize="45,170">
                        <v:roundrect id="_x0000_s1633" style="height:45;left:1788;position:absolute;rotation:90;top:3584;width:170" arcsize="10923f"/>
                        <v:line id="_x0000_s1634" style="position:absolute;rotation:5" from="1857,3543" to="1893,3543" strokeweight="0.5pt"/>
                        <v:line id="_x0000_s1635" style="position:absolute;rotation:5" from="1854,3558" to="1890,3558" strokeweight="0.5pt"/>
                        <v:line id="_x0000_s1636" style="position:absolute;rotation:5" from="1854,3576" to="1890,3576" strokeweight="0.5pt"/>
                        <v:line id="_x0000_s1637" style="position:absolute;rotation:5" from="1854,3594" to="1890,3594" strokeweight="0.5pt"/>
                        <v:line id="_x0000_s1638" style="position:absolute;rotation:5" from="1854,3612" to="1890,3612" strokeweight="0.5pt"/>
                      </v:group>
                      <v:roundrect id="_x0000_s1639" style="height:85;left:1794;position:absolute;top:3696;width:170" arcsize="10923f"/>
                      <v:shape id="_x0000_s1640" type="#_x0000_t8" style="flip:y;height:57;left:1822;position:absolute;top:3639;width:113"/>
                      <v:shape id="_x0000_s1641" style="height:125;left:1902;position:absolute;top:3562;width:103" coordsize="103,125" path="m,77c6,68,12,59,18,50,24,41,26,28,36,20,46,12,70,,81,5c92,10,103,33,99,47c95,61,66,80,57,89c48,98,46,98,42,104c38,110,34,117,30,125e">
                        <v:path arrowok="t"/>
                      </v:shape>
                      <v:shape id="_x0000_s1642" style="flip:x;height:125;left:1746;position:absolute;top:3562;width:103" coordsize="103,125" path="m,77c6,68,12,59,18,50,24,41,26,28,36,20,46,12,70,,81,5c92,10,103,33,99,47c95,61,66,80,57,89c48,98,46,98,42,104c38,110,34,117,30,125e">
                        <v:path arrowok="t"/>
                      </v:shape>
                    </v:group>
                    <v:line id="_x0000_s1643" style="position:absolute;rotation:5" from="1854,3630" to="1890,3630" strokeweight="0.5pt"/>
                  </v:group>
                </v:group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644" type="#_x0000_t109" style="height:150;left:3300;position:absolute;top:6150;width:143" stroked="f"/>
                <v:group id="_x0000_s1645" style="height:1446;left:2303;position:absolute;rotation:6546634fd;top:5301;width:249" coordorigin="3887,7587" coordsize="238,1605">
                  <v:roundrect id="_x0000_s1646" style="height:28;left:3887;position:absolute;top:7587;width:238" arcsize="0.5"/>
                  <v:oval id="_x0000_s1647" style="height:215;left:3899;position:absolute;top:8977;width:215"/>
                  <v:roundrect id="_x0000_s1648" style="height:1464;left:3899;position:absolute;top:7613;width:215" arcsize="0"/>
                  <v:rect id="_x0000_s1649" style="height:143;left:3924;position:absolute;top:8962;width:198" stroked="f"/>
                </v:group>
                <v:shape id="_x0000_s1650" style="height:181;left:3015;mso-wrap-distance-bottom:0;mso-wrap-distance-left:9;mso-wrap-distance-right:9;mso-wrap-distance-top:0;mso-wrap-style:square;position:absolute;top:6098;v-text-anchor:top;width:450" coordsize="450,181" path="m,c124,25,248,52,323,82hhc407,122,424,161,450,181hbe" filled="f">
                  <v:path arrowok="t"/>
                </v:shape>
                <v:group id="_x0000_s1651" style="flip:x;height:198;left:1724;position:absolute;rotation:-10;top:5858;width:433" coordorigin="7217,2824" coordsize="477,175">
                  <v:oval id="_x0000_s1652" style="flip:y;height:17;left:7458;position:absolute;top:2958;width:17"/>
                  <v:oval id="_x0000_s1653" style="flip:y;height:17;left:7509;position:absolute;top:2967;width:17"/>
                  <v:shape id="_x0000_s1654" style="flip:y;height:17;left:7488;position:absolute;top:2940;width:17" coordsize="57,67" path="m33,67c45,64,57,62,57,52,57,42,39,8,30,4,21,,6,18,3,28,,38,7,51,15,64c15,64,33,67,33,67xe" filled="f">
                    <v:path arrowok="t"/>
                  </v:shape>
                  <v:shape id="_x0000_s1655" style="flip:y;height:17;left:7474;position:absolute;rotation:-6020815fd;top:2963;width:17" coordsize="57,67" path="m33,67c45,64,57,62,57,52,57,42,39,8,30,4,21,,6,18,3,28,,38,7,51,15,64c15,64,33,67,33,67xe" filled="f">
                    <v:path arrowok="t"/>
                  </v:shape>
                  <v:shape id="_x0000_s1656" style="flip:y;height:17;left:7416;position:absolute;top:2925;width:17" coordsize="57,67" path="m33,67c45,64,57,62,57,52,57,42,39,8,30,4,21,,6,18,3,28,,38,7,51,15,64c15,64,33,67,33,67xe" filled="f">
                    <v:path arrowok="t"/>
                  </v:shape>
                  <v:shape id="_x0000_s1657" style="flip:y;height:17;left:7442;position:absolute;top:2920;width:17" coordsize="65,61" path="m13,56c23,61,57,52,61,44,65,36,47,10,37,5,27,,8,9,4,17,,25,3,51,13,56xe">
                    <v:path arrowok="t"/>
                  </v:shape>
                  <v:shape id="_x0000_s1658" style="flip:y;height:17;left:7388;position:absolute;top:2932;width:17" coordsize="65,61" path="m13,56c23,61,57,52,61,44,65,36,47,10,37,5,27,,8,9,4,17,,25,3,51,13,56xe">
                    <v:path arrowok="t"/>
                  </v:shape>
                  <v:shape id="_x0000_s1659" style="flip:y;height:17;left:7436;position:absolute;top:2971;width:17" coordsize="65,61" path="m13,56c23,61,57,52,61,44,65,36,47,10,37,5,27,,8,9,4,17,,25,3,51,13,56xe">
                    <v:path arrowok="t"/>
                  </v:shape>
                  <v:shape id="_x0000_s1660" style="flip:y;height:17;left:7571;position:absolute;rotation:5406625fd;top:2971;width:17" coordsize="57,67" path="m33,67c45,64,57,62,57,52,57,42,39,8,30,4,21,,6,18,3,28,,38,7,51,15,64c15,64,33,67,33,67xe" filled="f">
                    <v:path arrowok="t"/>
                  </v:shape>
                  <v:shape id="_x0000_s1661" style="flip:y;height:17;left:7427;position:absolute;rotation:5406625fd;top:2950;width:17" coordsize="57,67" path="m33,67c45,64,57,62,57,52,57,42,39,8,30,4,21,,6,18,3,28,,38,7,51,15,64c15,64,33,67,33,67xe" filled="f">
                    <v:path arrowok="t"/>
                  </v:shape>
                  <v:shape id="_x0000_s1662" style="flip:y;height:17;left:7406;position:absolute;top:2971;width:17" coordsize="65,61" path="m13,56c23,61,57,52,61,44,65,36,47,10,37,5,27,,8,9,4,17,,25,3,51,13,56xe">
                    <v:path arrowok="t"/>
                  </v:shape>
                  <v:shape id="_x0000_s1663" style="flip:y;height:17;left:7547;position:absolute;top:2977;width:17" coordsize="65,61" path="m13,56c23,61,57,52,61,44,65,36,47,10,37,5,27,,8,9,4,17,,25,3,51,13,56xe">
                    <v:path arrowok="t"/>
                  </v:shape>
                  <v:shape id="_x0000_s1664" style="flip:y;height:17;left:7391;position:absolute;top:2947;width:17" coordsize="65,61" path="m13,56c23,61,57,52,61,44,65,36,47,10,37,5,27,,8,9,4,17,,25,3,51,13,56xe">
                    <v:path arrowok="t"/>
                  </v:shape>
                  <v:shape id="_x0000_s1665" style="flip:y;height:17;left:7610;position:absolute;top:2968;width:17" coordsize="65,61" path="m13,56c23,61,57,52,61,44,65,36,47,10,37,5,27,,8,9,4,17,,25,3,51,13,56xe">
                    <v:path arrowok="t"/>
                  </v:shape>
                  <v:oval id="_x0000_s1666" style="flip:x y;height:17;left:7584;position:absolute;top:2925;width:17"/>
                  <v:oval id="_x0000_s1667" style="flip:x y;height:17;left:7635;position:absolute;top:2934;width:17"/>
                  <v:shape id="_x0000_s1668" style="flip:x y;height:17;left:7581;position:absolute;top:2907;width:17" coordsize="57,67" path="m33,67c45,64,57,62,57,52,57,42,39,8,30,4,21,,6,18,3,28,,38,7,51,15,64c15,64,33,67,33,67xe" filled="f">
                    <v:path arrowok="t"/>
                  </v:shape>
                  <v:shape id="_x0000_s1669" style="flip:x y;height:17;left:7603;position:absolute;rotation:-6020815fd;top:2954;width:17" coordsize="57,67" path="m33,67c45,64,57,62,57,52,57,42,39,8,30,4,21,,6,18,3,28,,38,7,51,15,64c15,64,33,67,33,67xe" filled="f">
                    <v:path arrowok="t"/>
                  </v:shape>
                  <v:shape id="_x0000_s1670" style="flip:x y;height:17;left:7542;position:absolute;top:2892;width:17" coordsize="57,67" path="m33,67c45,64,57,62,57,52,57,42,39,8,30,4,21,,6,18,3,28,,38,7,51,15,64c15,64,33,67,33,67xe" filled="f">
                    <v:path arrowok="t"/>
                  </v:shape>
                  <v:shape id="_x0000_s1671" style="flip:x y;height:17;left:7568;position:absolute;top:2887;width:17" coordsize="65,61" path="m13,56c23,61,57,52,61,44,65,36,47,10,37,5,27,,8,9,4,17,,25,3,51,13,56xe">
                    <v:path arrowok="t"/>
                  </v:shape>
                  <v:shape id="_x0000_s1672" style="flip:x y;height:17;left:7514;position:absolute;top:2899;width:17" coordsize="65,61" path="m13,56c23,61,57,52,61,44,65,36,47,10,37,5,27,,8,9,4,17,,25,3,51,13,56xe">
                    <v:path arrowok="t"/>
                  </v:shape>
                  <v:shape id="_x0000_s1673" style="flip:x y;height:17;left:7565;position:absolute;top:2944;width:17" coordsize="65,61" path="m13,56c23,61,57,52,61,44,65,36,47,10,37,5,27,,8,9,4,17,,25,3,51,13,56xe">
                    <v:path arrowok="t"/>
                  </v:shape>
                  <v:shape id="_x0000_s1674" style="flip:x y;height:17;left:7553;position:absolute;rotation:5406625fd;top:2917;width:17" coordsize="57,67" path="m33,67c45,64,57,62,57,52,57,42,39,8,30,4,21,,6,18,3,28,,38,7,51,15,64c15,64,33,67,33,67xe" filled="f">
                    <v:path arrowok="t"/>
                  </v:shape>
                  <v:shape id="_x0000_s1675" style="flip:x y;height:17;left:7532;position:absolute;top:2938;width:17" coordsize="65,61" path="m13,56c23,61,57,52,61,44,65,36,47,10,37,5,27,,8,9,4,17,,25,3,51,13,56xe">
                    <v:path arrowok="t"/>
                  </v:shape>
                  <v:shape id="_x0000_s1676" style="flip:x y;height:17;left:7517;position:absolute;top:2914;width:17" coordsize="65,61" path="m13,56c23,61,57,52,61,44,65,36,47,10,37,5,27,,8,9,4,17,,25,3,51,13,56xe">
                    <v:path arrowok="t"/>
                  </v:shape>
                  <v:oval id="_x0000_s1677" style="flip:y;height:17;left:7275;position:absolute;top:2970;width:17"/>
                  <v:oval id="_x0000_s1678" style="flip:y;height:17;left:7479;position:absolute;top:2913;width:17"/>
                  <v:shape id="_x0000_s1679" style="flip:y;height:17;left:7296;position:absolute;top:2964;width:17" coordsize="57,67" path="m33,67c45,64,57,62,57,52,57,42,39,8,30,4,21,,6,18,3,28,,38,7,51,15,64c15,64,33,67,33,67xe" filled="f">
                    <v:path arrowok="t"/>
                  </v:shape>
                  <v:shape id="_x0000_s1680" style="flip:y;height:17;left:7618;position:absolute;rotation:-6020815fd;top:2918;width:17" coordsize="57,67" path="m33,67c45,64,57,62,57,52,57,42,39,8,30,4,21,,6,18,3,28,,38,7,51,15,64c15,64,33,67,33,67xe" filled="f">
                    <v:path arrowok="t"/>
                  </v:shape>
                  <v:shape id="_x0000_s1681" style="flip:y;height:17;left:7320;position:absolute;top:2982;width:17" coordsize="57,67" path="m33,67c45,64,57,62,57,52,57,42,39,8,30,4,21,,6,18,3,28,,38,7,51,15,64c15,64,33,67,33,67xe" filled="f">
                    <v:path arrowok="t"/>
                  </v:shape>
                  <v:shape id="_x0000_s1682" style="flip:y;height:17;left:7217;position:absolute;top:2971;width:17" coordsize="65,61" path="m13,56c23,61,57,52,61,44,65,36,47,10,37,5,27,,8,9,4,17,,25,3,51,13,56xe">
                    <v:path arrowok="t"/>
                  </v:shape>
                  <v:shape id="_x0000_s1683" style="flip:y;height:17;left:7355;position:absolute;top:2947;width:17" coordsize="65,61" path="m13,56c23,61,57,52,61,44,65,36,47,10,37,5,27,,8,9,4,17,,25,3,51,13,56xe">
                    <v:path arrowok="t"/>
                  </v:shape>
                  <v:shape id="_x0000_s1684" style="flip:y;height:17;left:7316;position:absolute;top:2944;width:17" coordsize="65,61" path="m13,56c23,61,57,52,61,44,65,36,47,10,37,5,27,,8,9,4,17,,25,3,51,13,56xe">
                    <v:path arrowok="t"/>
                  </v:shape>
                  <v:shape id="_x0000_s1685" style="flip:y;height:17;left:7244;position:absolute;rotation:5406625fd;top:2968;width:17" coordsize="57,67" path="m33,67c45,64,57,62,57,52,57,42,39,8,30,4,21,,6,18,3,28,,38,7,51,15,64c15,64,33,67,33,67xe" filled="f">
                    <v:path arrowok="t"/>
                  </v:shape>
                  <v:shape id="_x0000_s1686" style="flip:y;height:17;left:7376;position:absolute;top:2968;width:17" coordsize="65,61" path="m13,56c23,61,57,52,61,44,65,36,47,10,37,5,27,,8,9,4,17,,25,3,51,13,56xe">
                    <v:path arrowok="t"/>
                  </v:shape>
                  <v:shape id="_x0000_s1687" style="flip:y;height:17;left:7349;position:absolute;top:2980;width:17" coordsize="65,61" path="m13,56c23,61,57,52,61,44,65,36,47,10,37,5,27,,8,9,4,17,,25,3,51,13,56xe">
                    <v:path arrowok="t"/>
                  </v:shape>
                  <v:oval id="_x0000_s1688" style="flip:y;height:17;left:7677;position:absolute;top:2898;width:17"/>
                  <v:oval id="_x0000_s1689" style="flip:y;height:17;left:7653;position:absolute;top:2919;width:17"/>
                  <v:shape id="_x0000_s1690" style="flip:y;height:17;left:7644;position:absolute;top:2886;width:17" coordsize="57,67" path="m33,67c45,64,57,62,57,52,57,42,39,8,30,4,21,,6,18,3,28,,38,7,51,15,64c15,64,33,67,33,67xe" filled="f">
                    <v:path arrowok="t"/>
                  </v:shape>
                  <v:shape id="_x0000_s1691" style="flip:y;height:17;left:7522;position:absolute;rotation:-6020815fd;top:2945;width:17" coordsize="57,67" path="m33,67c45,64,57,62,57,52,57,42,39,8,30,4,21,,6,18,3,28,,38,7,51,15,64c15,64,33,67,33,67xe" filled="f">
                    <v:path arrowok="t"/>
                  </v:shape>
                  <v:shape id="_x0000_s1692" style="flip:y;height:17;left:7665;position:absolute;top:2856;width:17" coordsize="57,67" path="m33,67c45,64,57,62,57,52,57,42,39,8,30,4,21,,6,18,3,28,,38,7,51,15,64c15,64,33,67,33,67xe" filled="f">
                    <v:path arrowok="t"/>
                  </v:shape>
                  <v:shape id="_x0000_s1693" style="flip:y;height:17;left:7649;position:absolute;top:2848;width:17" coordsize="65,61" path="m13,56c23,61,57,52,61,44,65,36,47,10,37,5,27,,8,9,4,17,,25,3,51,13,56xe">
                    <v:path arrowok="t"/>
                  </v:shape>
                  <v:shape id="_x0000_s1694" style="flip:y;height:17;left:7607;position:absolute;top:2839;width:17" coordsize="65,61" path="m13,56c23,61,57,52,61,44,65,36,47,10,37,5,27,,8,9,4,17,,25,3,51,13,56xe">
                    <v:path arrowok="t"/>
                  </v:shape>
                  <v:shape id="_x0000_s1695" style="flip:y;height:17;left:7610;position:absolute;top:2896;width:17" coordsize="65,61" path="m13,56c23,61,57,52,61,44,65,36,47,10,37,5,27,,8,9,4,17,,25,3,51,13,56xe">
                    <v:path arrowok="t"/>
                  </v:shape>
                  <v:shape id="_x0000_s1696" style="flip:y;height:17;left:7457;position:absolute;rotation:5406625fd;top:2929;width:17" coordsize="57,67" path="m33,67c45,64,57,62,57,52,57,42,39,8,30,4,21,,6,18,3,28,,38,7,51,15,64c15,64,33,67,33,67xe" filled="f">
                    <v:path arrowok="t"/>
                  </v:shape>
                  <v:shape id="_x0000_s1697" style="flip:y;height:17;left:7466;position:absolute;top:2974;width:17" coordsize="65,61" path="m13,56c23,61,57,52,61,44,65,36,47,10,37,5,27,,8,9,4,17,,25,3,51,13,56xe">
                    <v:path arrowok="t"/>
                  </v:shape>
                  <v:shape id="_x0000_s1698" style="flip:y;height:17;left:7583;position:absolute;top:2869;width:17" coordsize="65,61" path="m13,56c23,61,57,52,61,44,65,36,47,10,37,5,27,,8,9,4,17,,25,3,51,13,56xe">
                    <v:path arrowok="t"/>
                  </v:shape>
                  <v:oval id="_x0000_s1699" style="flip:y;height:17;left:7677;position:absolute;top:2868;width:17"/>
                  <v:oval id="_x0000_s1700" style="flip:y;height:17;left:7623;position:absolute;top:2868;width:17"/>
                  <v:shape id="_x0000_s1701" style="flip:y;height:17;left:7638;position:absolute;top:2961;width:17" coordsize="57,67" path="m33,67c45,64,57,62,57,52,57,42,39,8,30,4,21,,6,18,3,28,,38,7,51,15,64c15,64,33,67,33,67xe" filled="f">
                    <v:path arrowok="t"/>
                  </v:shape>
                  <v:shape id="_x0000_s1702" style="flip:y;height:17;left:7663;position:absolute;rotation:-6020815fd;top:2828;width:17" coordsize="57,67" path="m33,67c45,64,57,62,57,52,57,42,39,8,30,4,21,,6,18,3,28,,38,7,51,15,64c15,64,33,67,33,67xe" filled="f">
                    <v:path arrowok="t"/>
                  </v:shape>
                  <v:shape id="_x0000_s1703" style="flip:y;height:17;left:7596;position:absolute;top:2892;width:17" coordsize="57,67" path="m33,67c45,64,57,62,57,52,57,42,39,8,30,4,21,,6,18,3,28,,38,7,51,15,64c15,64,33,67,33,67xe" filled="f">
                    <v:path arrowok="t"/>
                  </v:shape>
                  <v:shape id="_x0000_s1704" style="flip:y;height:17;left:7532;position:absolute;top:2959;width:17" coordsize="65,61" path="m13,56c23,61,57,52,61,44,65,36,47,10,37,5,27,,8,9,4,17,,25,3,51,13,56xe">
                    <v:path arrowok="t"/>
                  </v:shape>
                  <v:shape id="_x0000_s1705" style="flip:y;height:17;left:7586;position:absolute;top:2968;width:17" coordsize="65,61" path="m13,56c23,61,57,52,61,44,65,36,47,10,37,5,27,,8,9,4,17,,25,3,51,13,56xe">
                    <v:path arrowok="t"/>
                  </v:shape>
                  <v:shape id="_x0000_s1706" style="flip:y;height:17;left:7637;position:absolute;top:2824;width:17" coordsize="65,61" path="m13,56c23,61,57,52,61,44,65,36,47,10,37,5,27,,8,9,4,17,,25,3,51,13,56xe">
                    <v:path arrowok="t"/>
                  </v:shape>
                  <v:shape id="_x0000_s1707" style="flip:y;height:17;left:7481;position:absolute;rotation:5406625fd;top:2977;width:17" coordsize="57,67" path="m33,67c45,64,57,62,57,52,57,42,39,8,30,4,21,,6,18,3,28,,38,7,51,15,64c15,64,33,67,33,67xe" filled="f">
                    <v:path arrowok="t"/>
                  </v:shape>
                  <v:shape id="_x0000_s1708" style="flip:y;height:17;left:7322;position:absolute;top:2950;width:17" coordsize="65,61" path="m13,56c23,61,57,52,61,44,65,36,47,10,37,5,27,,8,9,4,17,,25,3,51,13,56xe">
                    <v:path arrowok="t"/>
                  </v:shape>
                  <v:shape id="_x0000_s1709" style="flip:y;height:17;left:7511;position:absolute;top:2929;width:17" coordsize="65,61" path="m13,56c23,61,57,52,61,44,65,36,47,10,37,5,27,,8,9,4,17,,25,3,51,13,56xe">
                    <v:path arrowok="t"/>
                  </v:shape>
                </v:group>
                <v:shape id="_x0000_s1710" style="height:198;left:3009;mso-wrap-distance-bottom:0;mso-wrap-distance-left:9;mso-wrap-distance-right:9;mso-wrap-distance-top:0;mso-wrap-style:square;position:absolute;top:6141;v-text-anchor:top;width:444" coordsize="444,198" path="m,c53,14,243,54,318,84hdc393,129,418,174,444,198hbe" filled="f">
                  <v:path arrowok="t"/>
                </v:shape>
                <v:group id="_x0000_s1711" style="height:150;left:3010;position:absolute;rotation:6555853fd;top:6074;width:275" coordorigin="7710,6780" coordsize="328,212">
                  <v:roundrect id="_x0000_s1712" style="height:28;left:7734;position:absolute;top:6895;width:272" arcsize="0.5"/>
                  <v:shape id="_x0000_s1713" type="#_x0000_t8" style="height:212;left:7710;position:absolute;top:6780;width:328" adj="3622">
                    <v:fill color2="fill darken(118)" rotate="t" angle="-90" method="linear sigma" focus="50%" type="gradient"/>
                  </v:shape>
                  <v:roundrect id="_x0000_s1714" style="flip:x;height:23;left:7730;position:absolute;top:6869;width:285" arcsize="0.5"/>
                </v:group>
              </v:group>
              <v:group id="_x0000_s1715" style="height:887;left:5533;position:absolute;rotation:-180;top:13175;width:743" coordorigin="2347,13575" coordsize="876,1044">
                <v:group id="_x0000_s1716" style="height:876;left:2602;position:absolute;top:13743;width:532" coordorigin="4200,10452" coordsize="757,1133">
                  <v:roundrect id="_x0000_s1717" style="height:31;left:4356;position:absolute;top:10452;width:460" arcsize="0.5" strokecolor="#333"/>
                  <v:shape id="_x0000_s1718" style="height:114;left:4200;mso-wrap-distance-bottom:0;mso-wrap-distance-left:9;mso-wrap-distance-right:9;mso-wrap-distance-top:0;mso-wrap-style:square;position:absolute;top:11471;v-text-anchor:top;width:757" coordsize="757,114" path="m27,22hdc39,76,,94,98,103hhc196,112,602,114,709,97,757,75,738,20,744,hde" filled="f" strokecolor="#333">
                    <v:path arrowok="t"/>
                  </v:shape>
                  <v:line id="_x0000_s1719" style="position:absolute" from="4228,10890" to="4228,11520" strokecolor="#333"/>
                  <v:line id="_x0000_s1720" style="position:absolute" from="4944,10890" to="4944,11475" strokecolor="#333"/>
                  <v:shape id="_x0000_s1721" style="flip:x;height:458;left:4788;mso-wrap-distance-bottom:0;mso-wrap-distance-left:9;mso-wrap-distance-right:9;mso-wrap-distance-top:0;mso-wrap-style:square;position:absolute;top:10467;v-text-anchor:top;width:162" coordsize="162,458" path="m135,hhc144,21,151,82,153,117hbc156,153,162,198,153,213hhc144,228,66,233,42,252,18,271,12,272,6,306hbc,340,8,426,8,458hhe" filled="f" strokecolor="#333">
                    <v:path arrowok="t"/>
                  </v:shape>
                  <v:shape id="_x0000_s1722" style="height:458;left:4221;mso-wrap-distance-bottom:0;mso-wrap-distance-left:9;mso-wrap-distance-right:9;mso-wrap-distance-top:0;mso-wrap-style:square;position:absolute;top:10470;v-text-anchor:top;width:162" coordsize="162,458" path="m135,hhc144,21,151,82,153,117hbc156,153,162,198,153,213hhc144,228,66,233,42,252,18,271,12,272,6,306hbc,340,8,426,8,458hhe" filled="f" strokecolor="#333">
                    <v:path arrowok="t"/>
                  </v:shape>
                </v:group>
                <v:group id="_x0000_s1723" style="height:1010;left:2347;position:absolute;top:13575;width:451" coordorigin="4064,2943" coordsize="515,1570">
                  <v:rect id="_x0000_s1724" style="flip:x;height:57;left:4064;position:absolute;top:2969;width:397"/>
                  <v:rect id="_x0000_s1725" style="flip:x;height:1417;left:4504;position:absolute;top:3096;width:57"/>
                  <v:rect id="_x0000_s1726" style="flip:x;height:170;left:4448;position:absolute;top:2943;width:131" stroked="f"/>
                  <v:shape id="_x0000_s1727" style="flip:x;height:189;left:4423;position:absolute;top:2970;width:139" coordsize="139,189" path="m139,c115,,91,,73,6,55,12,39,22,28,36,17,50,8,68,4,93,,118,2,169,1,189e" filled="f">
                    <v:path arrowok="t"/>
                  </v:shape>
                  <v:shape id="_x0000_s1728" style="flip:x;height:99;left:4444;position:absolute;top:3024;width:61" coordsize="61,99" path="m61,c52,4,20,8,10,24,,40,3,83,1,99e" filled="f">
                    <v:path arrowok="t"/>
                  </v:shape>
                </v:group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_x0000_s1729" type="#_x0000_t111" style="height:71;left:2740;position:absolute;top:13693;width:483"/>
              </v:group>
              <v:group id="_x0000_s1730" style="height:799;left:6545;position:absolute;top:13247;width:667" coordorigin="2347,13575" coordsize="876,1044">
                <v:group id="_x0000_s1731" style="height:876;left:2602;position:absolute;top:13743;width:532" coordorigin="4200,10452" coordsize="757,1133">
                  <v:roundrect id="_x0000_s1732" style="height:31;left:4356;position:absolute;top:10452;width:460" arcsize="0.5" strokecolor="#333"/>
                  <v:shape id="_x0000_s1733" style="height:114;left:4200;mso-wrap-distance-bottom:0;mso-wrap-distance-left:9;mso-wrap-distance-right:9;mso-wrap-distance-top:0;mso-wrap-style:square;position:absolute;top:11471;v-text-anchor:top;width:757" coordsize="757,114" path="m27,22hdc39,76,,94,98,103hhc196,112,602,114,709,97,757,75,738,20,744,hde" filled="f" strokecolor="#333">
                    <v:path arrowok="t"/>
                  </v:shape>
                  <v:line id="_x0000_s1734" style="position:absolute" from="4228,10890" to="4228,11520" strokecolor="#333"/>
                  <v:line id="_x0000_s1735" style="position:absolute" from="4944,10890" to="4944,11475" strokecolor="#333"/>
                  <v:shape id="_x0000_s1736" style="flip:x;height:458;left:4788;mso-wrap-distance-bottom:0;mso-wrap-distance-left:9;mso-wrap-distance-right:9;mso-wrap-distance-top:0;mso-wrap-style:square;position:absolute;top:10467;v-text-anchor:top;width:162" coordsize="162,458" path="m135,hhc144,21,151,82,153,117hbc156,153,162,198,153,213hhc144,228,66,233,42,252,18,271,12,272,6,306hbc,340,8,426,8,458hhe" filled="f" strokecolor="#333">
                    <v:path arrowok="t"/>
                  </v:shape>
                  <v:shape id="_x0000_s1737" style="height:458;left:4221;mso-wrap-distance-bottom:0;mso-wrap-distance-left:9;mso-wrap-distance-right:9;mso-wrap-distance-top:0;mso-wrap-style:square;position:absolute;top:10470;v-text-anchor:top;width:162" coordsize="162,458" path="m135,hhc144,21,151,82,153,117hbc156,153,162,198,153,213hhc144,228,66,233,42,252,18,271,12,272,6,306hbc,340,8,426,8,458hhe" filled="f" strokecolor="#333">
                    <v:path arrowok="t"/>
                  </v:shape>
                </v:group>
                <v:group id="_x0000_s1738" style="height:1010;left:2347;position:absolute;top:13575;width:451" coordorigin="4064,2943" coordsize="515,1570">
                  <v:rect id="_x0000_s1739" style="flip:x;height:57;left:4064;position:absolute;top:2969;width:397"/>
                  <v:rect id="_x0000_s1740" style="flip:x;height:1417;left:4504;position:absolute;top:3096;width:57"/>
                  <v:rect id="_x0000_s1741" style="flip:x;height:170;left:4448;position:absolute;top:2943;width:131" stroked="f"/>
                  <v:shape id="_x0000_s1742" style="flip:x;height:189;left:4423;position:absolute;top:2970;width:139" coordsize="139,189" path="m139,c115,,91,,73,6,55,12,39,22,28,36,17,50,8,68,4,93,,118,2,169,1,189e" filled="f">
                    <v:path arrowok="t"/>
                  </v:shape>
                  <v:shape id="_x0000_s1743" style="flip:x;height:99;left:4444;position:absolute;top:3024;width:61" coordsize="61,99" path="m61,c52,4,20,8,10,24,,40,3,83,1,99e" filled="f">
                    <v:path arrowok="t"/>
                  </v:shape>
                </v:group>
                <v:shape id="_x0000_s1744" type="#_x0000_t111" style="height:71;left:2740;position:absolute;top:13693;width:483"/>
              </v:group>
              <v:group id="_x0000_s1745" style="height:798;left:7567;position:absolute;top:13200;width:1036" coordorigin="3414,5503" coordsize="2350,1814">
                <v:group id="_x0000_s1746" style="height:1814;left:3675;position:absolute;top:5503;width:2089" coordorigin="3300,5998" coordsize="2089,1814">
                  <v:roundrect id="_x0000_s1747" style="height:722;left:3920;position:absolute;top:7082;width:1451" arcsize="4393f"/>
                  <v:line id="_x0000_s1748" style="position:absolute" from="4014,7403" to="4051,7403" strokeweight="0.5pt"/>
                  <v:line id="_x0000_s1749" style="position:absolute" from="4083,7403" to="4141,7403" strokeweight="0.5pt"/>
                  <v:line id="_x0000_s1750" style="position:absolute" from="4173,7403" to="4201,7403" strokeweight="0.5pt"/>
                  <v:line id="_x0000_s1751" style="position:absolute" from="4247,7403" to="4382,7403" strokeweight="0.5pt"/>
                  <v:line id="_x0000_s1752" style="position:absolute" from="4406,7403" to="4430,7403" strokeweight="0.5pt"/>
                  <v:line id="_x0000_s1753" style="position:absolute" from="4046,7445" to="4099,7445" strokeweight="0.5pt"/>
                  <v:line id="_x0000_s1754" style="flip:y;position:absolute" from="4167,7445" to="4247,7445" strokeweight="0.5pt"/>
                  <v:line id="_x0000_s1755" style="position:absolute" from="4313,7445" to="4350,7445" strokeweight="0.5pt"/>
                  <v:line id="_x0000_s1756" style="position:absolute" from="4382,7445" to="4413,7445" strokeweight="0.5pt"/>
                  <v:line id="_x0000_s1757" style="position:absolute" from="4012,7490" to="4050,7490" strokeweight="0.5pt"/>
                  <v:line id="_x0000_s1758" style="position:absolute" from="4092,7490" to="4154,7490" strokeweight="0.5pt"/>
                  <v:line id="_x0000_s1759" style="position:absolute" from="4203,7490" to="4334,7490" strokeweight="0.5pt"/>
                  <v:line id="_x0000_s1760" style="position:absolute" from="4364,7490" to="4402,7490" strokeweight="0.5pt"/>
                  <v:line id="_x0000_s1761" style="position:absolute" from="3964,7422" to="4003,7422" strokeweight="0.5pt"/>
                  <v:line id="_x0000_s1762" style="position:absolute" from="4483,7399" to="4542,7399" strokeweight="0.5pt"/>
                  <v:line id="_x0000_s1763" style="position:absolute" from="4354,7534" to="4391,7534" strokeweight="0.5pt"/>
                  <v:line id="_x0000_s1764" style="position:absolute" from="4093,7534" to="4131,7534" strokeweight="0.5pt"/>
                  <v:line id="_x0000_s1765" style="position:absolute" from="4192,7534" to="4217,7534" strokeweight="0.5pt"/>
                  <v:line id="_x0000_s1766" style="position:absolute" from="4260,7534" to="4299,7534" strokeweight="0.5pt"/>
                  <v:line id="_x0000_s1767" style="position:absolute" from="4621,7410" to="4658,7410" strokeweight="0.5pt"/>
                  <v:line id="_x0000_s1768" style="position:absolute" from="4690,7410" to="4748,7410" strokeweight="0.5pt"/>
                  <v:line id="_x0000_s1769" style="position:absolute" from="4780,7410" to="4808,7410" strokeweight="0.5pt"/>
                  <v:line id="_x0000_s1770" style="position:absolute" from="4854,7410" to="4989,7410" strokeweight="0.5pt"/>
                  <v:line id="_x0000_s1771" style="position:absolute" from="5013,7410" to="5036,7410" strokeweight="0.5pt"/>
                  <v:line id="_x0000_s1772" style="position:absolute" from="4653,7451" to="4705,7451" strokeweight="0.5pt"/>
                  <v:line id="_x0000_s1773" style="flip:y;position:absolute" from="4773,7451" to="4854,7451" strokeweight="0.5pt"/>
                  <v:line id="_x0000_s1774" style="position:absolute" from="4920,7451" to="4957,7451" strokeweight="0.5pt"/>
                  <v:line id="_x0000_s1775" style="position:absolute" from="4989,7451" to="5020,7451" strokeweight="0.5pt"/>
                  <v:line id="_x0000_s1776" style="position:absolute" from="4619,7496" to="4657,7496" strokeweight="0.5pt"/>
                  <v:line id="_x0000_s1777" style="position:absolute" from="4699,7496" to="4761,7496" strokeweight="0.5pt"/>
                  <v:line id="_x0000_s1778" style="position:absolute" from="4809,7496" to="4941,7496" strokeweight="0.5pt"/>
                  <v:line id="_x0000_s1779" style="position:absolute" from="4971,7496" to="5009,7496" strokeweight="0.5pt"/>
                  <v:line id="_x0000_s1780" style="position:absolute" from="4494,7694" to="4533,7694" strokeweight="0.5pt"/>
                  <v:line id="_x0000_s1781" style="position:absolute" from="5090,7406" to="5149,7406" strokeweight="0.5pt"/>
                  <v:line id="_x0000_s1782" style="position:absolute" from="4960,7541" to="4998,7541" strokeweight="0.5pt"/>
                  <v:line id="_x0000_s1783" style="position:absolute" from="4700,7541" to="4738,7541" strokeweight="0.5pt"/>
                  <v:line id="_x0000_s1784" style="position:absolute" from="4799,7541" to="4824,7541" strokeweight="0.5pt"/>
                  <v:line id="_x0000_s1785" style="position:absolute" from="4867,7541" to="4905,7541" strokeweight="0.5pt"/>
                  <v:line id="_x0000_s1786" style="position:absolute" from="3972,7567" to="4010,7567" strokeweight="0.5pt"/>
                  <v:line id="_x0000_s1787" style="position:absolute" from="5210,7496" to="5267,7496" strokeweight="0.5pt"/>
                  <v:line id="_x0000_s1788" style="position:absolute" from="4434,7554" to="4462,7554" strokeweight="0.5pt"/>
                  <v:line id="_x0000_s1789" style="position:absolute" from="4450,7495" to="4585,7495" strokeweight="0.5pt"/>
                  <v:line id="_x0000_s1790" style="position:absolute" from="4092,7571" to="4115,7571" strokeweight="0.5pt"/>
                  <v:line id="_x0000_s1791" style="position:absolute" from="5056,7496" to="5109,7496" strokeweight="0.5pt"/>
                  <v:line id="_x0000_s1792" style="flip:y;position:absolute" from="4496,7551" to="4577,7551" strokeweight="0.5pt"/>
                  <v:line id="_x0000_s1793" style="position:absolute" from="4489,7451" to="4519,7451" strokeweight="0.5pt"/>
                  <v:line id="_x0000_s1794" style="position:absolute" from="5206,7408" to="5267,7408" strokeweight="0.5pt"/>
                  <v:line id="_x0000_s1795" style="position:absolute" from="5100,7448" to="5232,7448" strokeweight="0.5pt"/>
                  <v:line id="_x0000_s1796" style="position:absolute" from="5069,7546" to="5128,7546" strokeweight="0.5pt"/>
                  <v:line id="_x0000_s1797" style="position:absolute" from="4627,7554" to="4665,7554" strokeweight="0.5pt"/>
                  <v:line id="_x0000_s1798" style="position:absolute" from="4813,7602" to="4850,7602" strokeweight="0.5pt"/>
                  <v:line id="_x0000_s1799" style="position:absolute" from="4882,7602" to="4940,7602" strokeweight="0.5pt"/>
                  <v:line id="_x0000_s1800" style="position:absolute" from="4972,7602" to="5000,7602" strokeweight="0.5pt"/>
                  <v:line id="_x0000_s1801" style="position:absolute" from="5046,7602" to="5181,7602" strokeweight="0.5pt"/>
                  <v:line id="_x0000_s1802" style="position:absolute" from="5205,7602" to="5228,7602" strokeweight="0.5pt"/>
                  <v:line id="_x0000_s1803" style="position:absolute" from="4845,7644" to="4897,7644" strokeweight="0.5pt"/>
                  <v:line id="_x0000_s1804" style="flip:y;position:absolute" from="4965,7644" to="5046,7644" strokeweight="0.5pt"/>
                  <v:line id="_x0000_s1805" style="position:absolute" from="5112,7644" to="5149,7644" strokeweight="0.5pt"/>
                  <v:line id="_x0000_s1806" style="position:absolute" from="5181,7644" to="5212,7644" strokeweight="0.5pt"/>
                  <v:line id="_x0000_s1807" style="position:absolute" from="4811,7689" to="4849,7689" strokeweight="0.5pt"/>
                  <v:line id="_x0000_s1808" style="position:absolute" from="4891,7689" to="4952,7689" strokeweight="0.5pt"/>
                  <v:line id="_x0000_s1809" style="position:absolute" from="5001,7689" to="5132,7689" strokeweight="0.5pt"/>
                  <v:line id="_x0000_s1810" style="position:absolute" from="5163,7689" to="5201,7689" strokeweight="0.5pt"/>
                  <v:line id="_x0000_s1811" style="position:absolute" from="4763,7621" to="4801,7621" strokeweight="0.5pt"/>
                  <v:line id="_x0000_s1812" style="position:absolute" from="5282,7598" to="5341,7598" strokeweight="0.5pt"/>
                  <v:line id="_x0000_s1813" style="position:absolute" from="5152,7734" to="5190,7734" strokeweight="0.5pt"/>
                  <v:line id="_x0000_s1814" style="position:absolute" from="4892,7734" to="4930,7734" strokeweight="0.5pt"/>
                  <v:line id="_x0000_s1815" style="position:absolute" from="4991,7734" to="5016,7734" strokeweight="0.5pt"/>
                  <v:line id="_x0000_s1816" style="position:absolute" from="5059,7734" to="5097,7734" strokeweight="0.5pt"/>
                  <v:line id="_x0000_s1817" style="position:absolute" from="4043,7610" to="4080,7610" strokeweight="0.5pt"/>
                  <v:line id="_x0000_s1818" style="position:absolute" from="4112,7610" to="4170,7610" strokeweight="0.5pt"/>
                  <v:line id="_x0000_s1819" style="position:absolute" from="4202,7610" to="4230,7610" strokeweight="0.5pt"/>
                  <v:line id="_x0000_s1820" style="position:absolute" from="4276,7610" to="4411,7610" strokeweight="0.5pt"/>
                  <v:line id="_x0000_s1821" style="position:absolute" from="4435,7610" to="4458,7610" strokeweight="0.5pt"/>
                  <v:line id="_x0000_s1822" style="position:absolute" from="4075,7651" to="4127,7651" strokeweight="0.5pt"/>
                  <v:line id="_x0000_s1823" style="flip:y;position:absolute" from="4195,7651" to="4276,7651" strokeweight="0.5pt"/>
                  <v:line id="_x0000_s1824" style="position:absolute" from="4342,7651" to="4379,7651" strokeweight="0.5pt"/>
                  <v:line id="_x0000_s1825" style="position:absolute" from="4411,7651" to="4442,7651" strokeweight="0.5pt"/>
                  <v:line id="_x0000_s1826" style="position:absolute" from="4041,7696" to="4079,7696" strokeweight="0.5pt"/>
                  <v:line id="_x0000_s1827" style="position:absolute" from="4121,7696" to="4183,7696" strokeweight="0.5pt"/>
                  <v:line id="_x0000_s1828" style="position:absolute" from="4231,7696" to="4362,7696" strokeweight="0.5pt"/>
                  <v:line id="_x0000_s1829" style="position:absolute" from="4393,7696" to="4431,7696" strokeweight="0.5pt"/>
                  <v:line id="_x0000_s1830" style="position:absolute" from="3993,7628" to="4032,7628" strokeweight="0.5pt"/>
                  <v:line id="_x0000_s1831" style="position:absolute" from="4512,7606" to="4571,7606" strokeweight="0.5pt"/>
                  <v:line id="_x0000_s1832" style="position:absolute" from="4382,7741" to="4420,7741" strokeweight="0.5pt"/>
                  <v:line id="_x0000_s1833" style="position:absolute" from="4122,7741" to="4160,7741" strokeweight="0.5pt"/>
                  <v:line id="_x0000_s1834" style="position:absolute" from="4221,7741" to="4246,7741" strokeweight="0.5pt"/>
                  <v:line id="_x0000_s1835" style="position:absolute" from="4289,7741" to="4327,7741" strokeweight="0.5pt"/>
                  <v:line id="_x0000_s1836" style="position:absolute" from="4738,7744" to="4796,7744" strokeweight="0.5pt"/>
                  <v:line id="_x0000_s1837" style="position:absolute" from="4672,7612" to="4700,7612" strokeweight="0.5pt"/>
                  <v:line id="_x0000_s1838" style="position:absolute" from="4595,7696" to="4730,7696" strokeweight="0.5pt"/>
                  <v:line id="_x0000_s1839" style="flip:y;position:absolute" from="4615,7649" to="4696,7649" strokeweight="0.5pt"/>
                  <v:line id="_x0000_s1840" style="position:absolute" from="3974,7730" to="4012,7730" strokeweight="0.5pt"/>
                  <v:line id="_x0000_s1841" style="position:absolute" from="4522,7746" to="4583,7746" strokeweight="0.5pt"/>
                  <v:line id="_x0000_s1842" style="position:absolute" from="5220,7552" to="5351,7552" strokeweight="0.5pt"/>
                  <v:line id="_x0000_s1843" style="position:absolute" from="5234,7690" to="5293,7690" strokeweight="0.5pt"/>
                  <v:line id="_x0000_s1844" style="position:absolute" from="5307,7738" to="5332,7738" strokeweight="0.5pt"/>
                  <v:group id="_x0000_s1845" style="height:22;left:3921;position:absolute;top:7343;width:1450" coordorigin="4612,6012" coordsize="1814,28">
                    <v:group id="_x0000_s1846" style="height:28;left:4612;position:absolute;top:6012;width:1814" coordorigin="4612,6012" coordsize="1814,28">
                      <v:line id="_x0000_s1847" style="position:absolute" from="4650,6036" to="6393,6039"/>
                      <v:shape id="_x0000_s1848" style="height:27;left:6381;position:absolute;top:6012;width:45" coordsize="45,27" path="m,27c8,26,17,25,24,21,31,17,38,8,45,e" filled="f">
                        <v:path arrowok="t"/>
                      </v:shape>
                      <v:shape id="_x0000_s1849" style="height:25;left:4612;position:absolute;top:6015;width:62" coordsize="62,25" path="m62,24c56,23,31,25,21,21,11,17,7,8,,e" filled="f">
                        <v:path arrowok="t"/>
                      </v:shape>
                    </v:group>
                    <v:shape id="_x0000_s1850" style="height:27;left:6381;position:absolute;top:6012;width:45" coordsize="45,27" path="m,27c8,26,17,25,24,21,31,17,38,8,45,e" filled="f">
                      <v:path arrowok="t"/>
                    </v:shape>
                  </v:group>
                  <v:group id="_x0000_s1851" style="height:716;left:4520;position:absolute;top:6725;width:410" coordorigin="6335,3980" coordsize="410,716">
                    <v:shape id="_x0000_s1852" type="#_x0000_t8" style="flip:y;height:120;left:6420;position:absolute;top:4576;width:239" adj="1143"/>
                    <v:shape id="_x0000_s1853" type="#_x0000_t8" style="flip:y;height:548;left:6347;position:absolute;top:3980;width:385" adj="229"/>
                    <v:rect id="_x0000_s1854" style="flip:y;height:86;left:6335;position:absolute;top:4462;width:410" stroked="f"/>
                    <v:rect id="_x0000_s1855" style="flip:y;height:82;left:6413;position:absolute;top:4521;width:253" stroked="f"/>
                    <v:shape id="_x0000_s1856" style="flip:y;height:165;left:6344;position:absolute;top:4458;width:88" coordsize="145,273" path="m137,c137,11,145,55,140,69c135,83,119,83,107,87,95,91,77,92,65,96c53,100,42,106,32,114c22,122,10,129,5,144,,159,2,186,2,207c2,228,5,259,5,273e" filled="f">
                      <v:path arrowok="t"/>
                    </v:shape>
                    <v:shape id="_x0000_s1857" style="flip:x y;height:165;left:6647;position:absolute;top:4458;width:88" coordsize="145,273" path="m137,c137,11,145,55,140,69c135,83,119,83,107,87,95,91,77,92,65,96c53,100,42,106,32,114c22,122,10,129,5,144,,159,2,186,2,207c2,228,5,259,5,273e" filled="f">
                      <v:path arrowok="t"/>
                    </v:shape>
                    <v:line id="_x0000_s1858" style="flip:y;position:absolute" from="6371,3995" to="6703,3995" strokeweight="0.5pt"/>
                    <v:group id="_x0000_s1859" style="height:7;left:6350;position:absolute;top:4145;width:379" coordorigin="5439,4512" coordsize="474,9">
                      <v:line id="_x0000_s1860" style="position:absolute" from="5463,4521" to="5888,4521"/>
                      <v:shape id="_x0000_s1861" style="height:9;left:5889;position:absolute;top:4512;width:24" coordsize="24,9" path="m,9c,9,12,4,24,e" filled="f">
                        <v:path arrowok="t"/>
                      </v:shape>
                      <v:shape id="_x0000_s1862" style="flip:x;height:9;left:5439;position:absolute;top:4512;width:24" coordsize="24,9" path="m,9c,9,12,4,24,e" filled="f">
                        <v:path arrowok="t"/>
                      </v:shape>
                    </v:group>
                    <v:line id="_x0000_s1863" style="position:absolute" from="6470,4185" to="6509,4186" strokeweight="0.5pt"/>
                    <v:line id="_x0000_s1864" style="position:absolute" from="6579,4309" to="6637,4310" strokeweight="0.5pt"/>
                    <v:line id="_x0000_s1865" style="position:absolute" from="6375,4224" to="6403,4225" strokeweight="0.5pt"/>
                    <v:line id="_x0000_s1866" style="position:absolute" from="6555,4183" to="6691,4184" strokeweight="0.5pt"/>
                    <v:line id="_x0000_s1867" style="position:absolute" from="6448,4216" to="6501,4217" strokeweight="0.5pt"/>
                    <v:line id="_x0000_s1868" style="flip:y;position:absolute" from="6545,4216" to="6626,4217" strokeweight="0.5pt"/>
                    <v:line id="_x0000_s1869" style="position:absolute" from="6663,4216" to="6701,4217" strokeweight="0.5pt"/>
                    <v:line id="_x0000_s1870" style="position:absolute" from="6681,4309" to="6711,4310" strokeweight="0.5pt"/>
                    <v:line id="_x0000_s1871" style="position:absolute" from="6382,4264" to="6421,4265" strokeweight="0.5pt"/>
                    <v:line id="_x0000_s1872" style="position:absolute" from="6449,4264" to="6512,4265" strokeweight="0.5pt"/>
                    <v:line id="_x0000_s1873" style="position:absolute" from="6538,4266" to="6670,4267" strokeweight="0.5pt"/>
                    <v:line id="_x0000_s1874" style="position:absolute" from="6505,4309" to="6544,4310" strokeweight="0.5pt"/>
                    <v:line id="_x0000_s1875" style="position:absolute" from="6368,4183" to="6407,4184" strokeweight="0.5pt"/>
                    <v:line id="_x0000_s1876" style="position:absolute" from="6373,4309" to="6433,4310" strokeweight="0.5pt"/>
                    <v:line id="_x0000_s1877" style="flip:x;position:absolute" from="6565,4356" to="6604,4357" strokeweight="0.5pt"/>
                    <v:line id="_x0000_s1878" style="flip:x;position:absolute" from="6437,4480" to="6495,4481" strokeweight="0.5pt"/>
                    <v:line id="_x0000_s1879" style="flip:x;position:absolute" from="6671,4394" to="6699,4395" strokeweight="0.5pt"/>
                    <v:line id="_x0000_s1880" style="flip:x;position:absolute" from="6383,4353" to="6519,4354" strokeweight="0.5pt"/>
                    <v:line id="_x0000_s1881" style="flip:x;position:absolute" from="6573,4386" to="6626,4387" strokeweight="0.5pt"/>
                    <v:line id="_x0000_s1882" style="flip:x y;position:absolute" from="6448,4386" to="6529,4387" strokeweight="0.5pt"/>
                    <v:line id="_x0000_s1883" style="flip:x;position:absolute" from="6373,4386" to="6411,4387" strokeweight="0.5pt"/>
                    <v:line id="_x0000_s1884" style="flip:x;position:absolute" from="6363,4480" to="6393,4481" strokeweight="0.5pt"/>
                    <v:line id="_x0000_s1885" style="flip:x;position:absolute" from="6653,4434" to="6692,4435" strokeweight="0.5pt"/>
                    <v:line id="_x0000_s1886" style="flip:x;position:absolute" from="6562,4434" to="6625,4435" strokeweight="0.5pt"/>
                    <v:line id="_x0000_s1887" style="flip:x;position:absolute" from="6404,4437" to="6536,4438" strokeweight="0.5pt"/>
                    <v:line id="_x0000_s1888" style="flip:x;position:absolute" from="6530,4480" to="6569,4481" strokeweight="0.5pt"/>
                    <v:line id="_x0000_s1889" style="flip:x;position:absolute" from="6667,4353" to="6706,4354" strokeweight="0.5pt"/>
                    <v:line id="_x0000_s1890" style="flip:x;position:absolute" from="6641,4480" to="6701,4481" strokeweight="0.5pt"/>
                    <v:line id="_x0000_s1891" style="position:absolute" from="6485,4531" to="6523,4532" strokeweight="0.5pt"/>
                    <v:line id="_x0000_s1892" style="position:absolute" from="6593,4655" to="6652,4656" strokeweight="0.5pt"/>
                    <v:line id="_x0000_s1893" style="position:absolute" from="6389,4570" to="6417,4570" strokeweight="0.5pt"/>
                    <v:line id="_x0000_s1894" style="position:absolute" from="6569,4529" to="6705,4530" strokeweight="0.5pt"/>
                    <v:line id="_x0000_s1895" style="position:absolute" from="6462,4562" to="6515,4562" strokeweight="0.5pt"/>
                    <v:line id="_x0000_s1896" style="flip:y;position:absolute" from="6560,4562" to="6641,4562" strokeweight="0.5pt"/>
                    <v:line id="_x0000_s1897" style="position:absolute" from="6586,4614" to="6625,4615" strokeweight="0.5pt"/>
                    <v:line id="_x0000_s1898" style="position:absolute" from="6464,4610" to="6526,4610" strokeweight="0.5pt"/>
                    <v:line id="_x0000_s1899" style="position:absolute" from="6519,4655" to="6558,4656" strokeweight="0.5pt"/>
                    <v:line id="_x0000_s1900" style="position:absolute" from="6382,4529" to="6421,4530" strokeweight="0.5pt"/>
                    <v:oval id="_x0000_s1901" style="height:28;left:6563;position:absolute;top:4459;width:28" strokeweight="0.5pt"/>
                    <v:oval id="_x0000_s1902" style="height:28;left:6516;position:absolute;top:4380;width:28" strokeweight="0.5pt"/>
                    <v:oval id="_x0000_s1903" style="height:28;left:6559;position:absolute;top:4293;width:28" strokeweight="0.5pt"/>
                    <v:oval id="_x0000_s1904" style="height:28;left:6520;position:absolute;top:4212;width:28" strokeweight="0.5pt"/>
                    <v:oval id="_x0000_s1905" style="height:28;left:6604;position:absolute;top:4166;width:28" strokeweight="0.5pt"/>
                  </v:group>
                  <v:group id="_x0000_s1906" style="height:1814;left:3933;position:absolute;top:5998;width:790" coordorigin="4974,3344" coordsize="988,2268">
                    <v:rect id="_x0000_s1907" style="height:57;left:3869;position:absolute;rotation:50;top:4449;width:2268"/>
                    <v:rect id="_x0000_s1908" style="height:57;left:5792;position:absolute;rotation:290;top:5176;width:283"/>
                    <v:group id="_x0000_s1909" style="height:165;left:5676;position:absolute;top:5283;width:255" coordorigin="5676,5283" coordsize="255,165">
                      <v:rect id="_x0000_s1910" style="height:135;left:5709;position:absolute;top:5313;width:207" stroked="f"/>
                      <v:shape id="_x0000_s1911" style="height:142;left:5676;position:absolute;top:5292;width:255" coordsize="255,142" path="m,24c17,49,37,74,51,90c65,106,72,112,87,120c102,128,123,140,141,141c159,142,181,136,195,126c209,116,218,102,228,81,238,60,250,17,255,e" filled="f">
                        <v:path arrowok="t"/>
                      </v:shape>
                      <v:shape id="_x0000_s1912" style="height:93;left:5727;position:absolute;top:5283;width:147" coordsize="147,93" path="m,15c8,23,32,50,48,63c64,76,83,93,96,93c109,93,121,75,129,60c137,45,140,22,147,e" filled="f">
                        <v:path arrowok="t"/>
                      </v:shape>
                    </v:group>
                  </v:group>
                  <v:roundrect id="_x0000_s1913" style="height:54;left:3902;position:absolute;top:7070;width:1487" arcsize="21587f"/>
                  <v:roundrect id="_x0000_s1914" style="flip:y;height:10;left:4596;position:absolute;top:7456;width:257" arcsize="0.5"/>
                  <v:shape id="_x0000_s1915" type="#_x0000_t109" style="height:150;left:3300;position:absolute;top:6150;width:143" stroked="f"/>
                </v:group>
                <v:shape id="_x0000_s1916" style="height:181;left:3420;mso-wrap-distance-bottom:0;mso-wrap-distance-left:9;mso-wrap-distance-right:9;mso-wrap-distance-top:0;mso-wrap-style:square;position:absolute;top:5633;v-text-anchor:top;width:450" coordsize="450,181" path="m,c124,25,248,52,323,82hhc407,122,424,161,450,181hbe" filled="f">
                  <v:path arrowok="t"/>
                </v:shape>
                <v:shape id="_x0000_s1917" style="height:198;left:3414;mso-wrap-distance-bottom:0;mso-wrap-distance-left:9;mso-wrap-distance-right:9;mso-wrap-distance-top:0;mso-wrap-style:square;position:absolute;top:5676;v-text-anchor:top;width:444" coordsize="444,198" path="m,c53,14,243,54,318,84hdc393,129,418,174,444,198hbe" filled="f">
                  <v:path arrowok="t"/>
                </v:shape>
              </v:group>
              <v:shape id="_x0000_s1918" type="#_x0000_t202" style="height:387;left:2074;position:absolute;top:13997;width:6502" filled="f" stroked="f">
                <v:textbox>
                  <w:txbxContent>
                    <w:p w:rsidR="00A172B0" w:rsidP="00A172B0">
                      <w:r>
                        <w:t>A        B           C           D         E            F</w:t>
                      </w:r>
                    </w:p>
                  </w:txbxContent>
                </v:textbox>
              </v:shape>
            </v:group>
          </v:group>
        </w:pict>
      </w:r>
      <w:r>
        <w:rPr>
          <w:rFonts w:hint="eastAsia"/>
        </w:rPr>
        <w:t>20</w:t>
      </w:r>
      <w:r>
        <w:rPr>
          <w:rFonts w:hint="eastAsia"/>
        </w:rPr>
        <w:t>．化学是一门以实验为基础的科学，请结合下列装置图回答相关问题。</w:t>
      </w:r>
    </w:p>
    <w:p w:rsidR="00A172B0" w:rsidP="00A172B0"/>
    <w:p w:rsidR="00A172B0" w:rsidP="00A172B0"/>
    <w:p w:rsidR="00A172B0" w:rsidP="00A172B0"/>
    <w:p w:rsidR="00A172B0" w:rsidP="00A172B0"/>
    <w:p w:rsidR="00A172B0" w:rsidP="00A172B0">
      <w:pPr>
        <w:rPr>
          <w:rFonts w:hint="eastAsia"/>
        </w:rPr>
      </w:pPr>
    </w:p>
    <w:p w:rsidR="00A172B0" w:rsidP="00A172B0"/>
    <w:p w:rsidR="00A172B0" w:rsidP="00A172B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）仪器</w:t>
      </w:r>
      <w:r>
        <w:rPr>
          <w:rFonts w:hint="eastAsia"/>
        </w:rPr>
        <w:t>a</w:t>
      </w:r>
      <w:r>
        <w:rPr>
          <w:rFonts w:hint="eastAsia"/>
        </w:rPr>
        <w:t>的名称是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。</w:t>
      </w:r>
    </w:p>
    <w:p w:rsidR="00A172B0" w:rsidP="00A172B0">
      <w:pPr>
        <w:ind w:firstLine="105" w:firstLineChars="50"/>
      </w:pPr>
      <w:r>
        <w:rPr>
          <w:rFonts w:hint="eastAsia"/>
        </w:rPr>
        <w:t>(2</w:t>
      </w:r>
      <w:r>
        <w:rPr>
          <w:rFonts w:hint="eastAsia"/>
        </w:rPr>
        <w:t>）实验室常用高锰酸钾制取氧气，其反应的化学方程式为</w:t>
      </w:r>
      <w:r w:rsidRPr="007C6326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</w:t>
      </w:r>
      <w:r w:rsidRPr="007C6326">
        <w:rPr>
          <w:rFonts w:hint="eastAsia"/>
          <w:u w:val="single"/>
        </w:rPr>
        <w:t xml:space="preserve"> </w:t>
      </w:r>
      <w:r w:rsidRPr="007C6326">
        <w:rPr>
          <w:rFonts w:hint="eastAsia"/>
          <w:u w:val="single"/>
        </w:rPr>
        <w:t>①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，可选用的发生和收集装置是</w:t>
      </w:r>
      <w:r w:rsidRPr="00C74E26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</w:t>
      </w:r>
      <w:r w:rsidRPr="00C74E26">
        <w:rPr>
          <w:rFonts w:hint="eastAsia"/>
          <w:u w:val="single"/>
        </w:rPr>
        <w:t xml:space="preserve"> </w:t>
      </w:r>
      <w:r w:rsidRPr="00C74E26">
        <w:rPr>
          <w:rFonts w:hint="eastAsia"/>
          <w:u w:val="single"/>
        </w:rPr>
        <w:t>②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（填字母编号）。</w:t>
      </w:r>
    </w:p>
    <w:p w:rsidR="00A172B0" w:rsidRPr="00C74E26" w:rsidP="00A172B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）实验室常用大理石和稀盐酸反应制取二氧化碳，其反应的化学方程式为</w:t>
      </w:r>
      <w:r w:rsidRPr="00620051">
        <w:rPr>
          <w:rFonts w:hint="eastAsia"/>
          <w:u w:val="single"/>
        </w:rPr>
        <w:t xml:space="preserve">   </w:t>
      </w:r>
      <w:r w:rsidRPr="00C74E26">
        <w:rPr>
          <w:rFonts w:hint="eastAsia"/>
          <w:u w:val="single"/>
        </w:rPr>
        <w:t>①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，可以用</w:t>
      </w:r>
      <w:r>
        <w:rPr>
          <w:rFonts w:hint="eastAsia"/>
        </w:rPr>
        <w:t>E</w:t>
      </w:r>
      <w:r>
        <w:rPr>
          <w:rFonts w:hint="eastAsia"/>
        </w:rPr>
        <w:t>装置来收集，验满的方法是</w:t>
      </w:r>
      <w:r w:rsidRPr="00620051">
        <w:rPr>
          <w:rFonts w:hint="eastAsia"/>
          <w:u w:val="single"/>
        </w:rPr>
        <w:t xml:space="preserve">   </w:t>
      </w:r>
      <w:r w:rsidRPr="00C74E26">
        <w:rPr>
          <w:rFonts w:hint="eastAsia"/>
          <w:u w:val="single"/>
        </w:rPr>
        <w:t>②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。</w:t>
      </w:r>
    </w:p>
    <w:p w:rsidR="00A172B0" w:rsidRPr="00C74E26" w:rsidP="00A172B0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）适合用</w:t>
      </w:r>
      <w:r>
        <w:rPr>
          <w:rFonts w:hint="eastAsia"/>
        </w:rPr>
        <w:t>D</w:t>
      </w:r>
      <w:r>
        <w:rPr>
          <w:rFonts w:hint="eastAsia"/>
        </w:rPr>
        <w:t>装置收集的气体必须具备的性质是</w:t>
      </w:r>
      <w:r w:rsidRPr="00C74E26">
        <w:rPr>
          <w:rFonts w:hint="eastAsia"/>
          <w:u w:val="single"/>
        </w:rPr>
        <w:t xml:space="preserve">                     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</w:t>
      </w:r>
    </w:p>
    <w:p w:rsidR="00A172B0" w:rsidP="00A172B0">
      <w:r>
        <w:rPr>
          <w:noProof/>
        </w:rPr>
        <w:pict>
          <v:group id="_x0000_s1919" style="height:61.65pt;margin-left:410.8pt;margin-top:12.35pt;position:absolute;width:65.2pt;z-index:251671552" coordorigin="1841,4382" coordsize="1304,1233">
            <v:group id="_x0000_s1920" style="height:440;left:2069;position:absolute;top:4803;width:890" coordorigin="3992,1541" coordsize="1487,734">
              <v:roundrect id="_x0000_s1921" style="height:722;left:4010;position:absolute;top:1553;width:1451" arcsize="4393f"/>
              <v:line id="_x0000_s1922" style="position:absolute" from="4104,1874" to="4141,1874" strokeweight="0.5pt"/>
              <v:line id="_x0000_s1923" style="position:absolute" from="4173,1874" to="4231,1874" strokeweight="0.5pt"/>
              <v:line id="_x0000_s1924" style="position:absolute" from="4263,1874" to="4291,1874" strokeweight="0.5pt"/>
              <v:line id="_x0000_s1925" style="position:absolute" from="4337,1874" to="4472,1874" strokeweight="0.5pt"/>
              <v:line id="_x0000_s1926" style="position:absolute" from="4496,1874" to="4520,1874" strokeweight="0.5pt"/>
              <v:line id="_x0000_s1927" style="position:absolute" from="4136,1916" to="4189,1916" strokeweight="0.5pt"/>
              <v:line id="_x0000_s1928" style="flip:y;position:absolute" from="4257,1916" to="4337,1916" strokeweight="0.5pt"/>
              <v:line id="_x0000_s1929" style="position:absolute" from="4403,1916" to="4440,1916" strokeweight="0.5pt"/>
              <v:line id="_x0000_s1930" style="position:absolute" from="4472,1916" to="4503,1916" strokeweight="0.5pt"/>
              <v:line id="_x0000_s1931" style="position:absolute" from="4102,1961" to="4140,1961" strokeweight="0.5pt"/>
              <v:line id="_x0000_s1932" style="position:absolute" from="4182,1961" to="4244,1961" strokeweight="0.5pt"/>
              <v:line id="_x0000_s1933" style="position:absolute" from="4293,1961" to="4424,1961" strokeweight="0.5pt"/>
              <v:line id="_x0000_s1934" style="position:absolute" from="4454,1961" to="4492,1961" strokeweight="0.5pt"/>
              <v:line id="_x0000_s1935" style="position:absolute" from="4054,1893" to="4093,1893" strokeweight="0.5pt"/>
              <v:line id="_x0000_s1936" style="position:absolute" from="4573,1870" to="4632,1870" strokeweight="0.5pt"/>
              <v:line id="_x0000_s1937" style="position:absolute" from="4444,2005" to="4481,2005" strokeweight="0.5pt"/>
              <v:line id="_x0000_s1938" style="position:absolute" from="4183,2005" to="4221,2005" strokeweight="0.5pt"/>
              <v:line id="_x0000_s1939" style="position:absolute" from="4282,2005" to="4307,2005" strokeweight="0.5pt"/>
              <v:line id="_x0000_s1940" style="position:absolute" from="4350,2005" to="4389,2005" strokeweight="0.5pt"/>
              <v:line id="_x0000_s1941" style="position:absolute" from="4711,1881" to="4748,1881" strokeweight="0.5pt"/>
              <v:line id="_x0000_s1942" style="position:absolute" from="4780,1881" to="4838,1881" strokeweight="0.5pt"/>
              <v:line id="_x0000_s1943" style="position:absolute" from="4870,1881" to="4898,1881" strokeweight="0.5pt"/>
              <v:line id="_x0000_s1944" style="position:absolute" from="4944,1881" to="5079,1881" strokeweight="0.5pt"/>
              <v:line id="_x0000_s1945" style="position:absolute" from="5103,1881" to="5126,1881" strokeweight="0.5pt"/>
              <v:line id="_x0000_s1946" style="position:absolute" from="4743,1922" to="4795,1922" strokeweight="0.5pt"/>
              <v:line id="_x0000_s1947" style="flip:y;position:absolute" from="4863,1922" to="4944,1922" strokeweight="0.5pt"/>
              <v:line id="_x0000_s1948" style="position:absolute" from="5010,1922" to="5047,1922" strokeweight="0.5pt"/>
              <v:line id="_x0000_s1949" style="position:absolute" from="5079,1922" to="5110,1922" strokeweight="0.5pt"/>
              <v:line id="_x0000_s1950" style="position:absolute" from="4709,1967" to="4747,1967" strokeweight="0.5pt"/>
              <v:line id="_x0000_s1951" style="position:absolute" from="4789,1967" to="4851,1967" strokeweight="0.5pt"/>
              <v:line id="_x0000_s1952" style="position:absolute" from="4899,1967" to="5031,1967" strokeweight="0.5pt"/>
              <v:line id="_x0000_s1953" style="position:absolute" from="5061,1967" to="5099,1967" strokeweight="0.5pt"/>
              <v:line id="_x0000_s1954" style="position:absolute" from="4584,2165" to="4623,2165" strokeweight="0.5pt"/>
              <v:line id="_x0000_s1955" style="position:absolute" from="5180,1877" to="5239,1877" strokeweight="0.5pt"/>
              <v:line id="_x0000_s1956" style="position:absolute" from="5050,2012" to="5088,2012" strokeweight="0.5pt"/>
              <v:line id="_x0000_s1957" style="position:absolute" from="4790,2012" to="4828,2012" strokeweight="0.5pt"/>
              <v:line id="_x0000_s1958" style="position:absolute" from="4889,2012" to="4914,2012" strokeweight="0.5pt"/>
              <v:line id="_x0000_s1959" style="position:absolute" from="4957,2012" to="4995,2012" strokeweight="0.5pt"/>
              <v:line id="_x0000_s1960" style="position:absolute" from="4062,2038" to="4100,2038" strokeweight="0.5pt"/>
              <v:line id="_x0000_s1961" style="position:absolute" from="5300,1967" to="5357,1967" strokeweight="0.5pt"/>
              <v:line id="_x0000_s1962" style="position:absolute" from="4524,2025" to="4552,2025" strokeweight="0.5pt"/>
              <v:line id="_x0000_s1963" style="position:absolute" from="4540,1966" to="4675,1966" strokeweight="0.5pt"/>
              <v:line id="_x0000_s1964" style="position:absolute" from="4182,2042" to="4205,2042" strokeweight="0.5pt"/>
              <v:line id="_x0000_s1965" style="position:absolute" from="5146,1967" to="5199,1967" strokeweight="0.5pt"/>
              <v:line id="_x0000_s1966" style="flip:y;position:absolute" from="4586,2022" to="4667,2022" strokeweight="0.5pt"/>
              <v:line id="_x0000_s1967" style="position:absolute" from="4579,1922" to="4609,1922" strokeweight="0.5pt"/>
              <v:line id="_x0000_s1968" style="position:absolute" from="5296,1879" to="5357,1879" strokeweight="0.5pt"/>
              <v:line id="_x0000_s1969" style="position:absolute" from="5190,1919" to="5322,1919" strokeweight="0.5pt"/>
              <v:line id="_x0000_s1970" style="position:absolute" from="5159,2017" to="5218,2017" strokeweight="0.5pt"/>
              <v:line id="_x0000_s1971" style="position:absolute" from="4717,2025" to="4755,2025" strokeweight="0.5pt"/>
              <v:line id="_x0000_s1972" style="position:absolute" from="4903,2073" to="4940,2073" strokeweight="0.5pt"/>
              <v:line id="_x0000_s1973" style="position:absolute" from="4972,2073" to="5030,2073" strokeweight="0.5pt"/>
              <v:line id="_x0000_s1974" style="position:absolute" from="5062,2073" to="5090,2073" strokeweight="0.5pt"/>
              <v:line id="_x0000_s1975" style="position:absolute" from="5136,2073" to="5271,2073" strokeweight="0.5pt"/>
              <v:line id="_x0000_s1976" style="position:absolute" from="5295,2073" to="5318,2073" strokeweight="0.5pt"/>
              <v:line id="_x0000_s1977" style="position:absolute" from="4935,2115" to="4987,2115" strokeweight="0.5pt"/>
              <v:line id="_x0000_s1978" style="flip:y;position:absolute" from="5055,2115" to="5136,2115" strokeweight="0.5pt"/>
              <v:line id="_x0000_s1979" style="position:absolute" from="5202,2115" to="5239,2115" strokeweight="0.5pt"/>
              <v:line id="_x0000_s1980" style="position:absolute" from="5271,2115" to="5302,2115" strokeweight="0.5pt"/>
              <v:line id="_x0000_s1981" style="position:absolute" from="4901,2160" to="4939,2160" strokeweight="0.5pt"/>
              <v:line id="_x0000_s1982" style="position:absolute" from="4981,2160" to="5042,2160" strokeweight="0.5pt"/>
              <v:line id="_x0000_s1983" style="position:absolute" from="5091,2160" to="5222,2160" strokeweight="0.5pt"/>
              <v:line id="_x0000_s1984" style="position:absolute" from="5253,2160" to="5291,2160" strokeweight="0.5pt"/>
              <v:line id="_x0000_s1985" style="position:absolute" from="4853,2092" to="4891,2092" strokeweight="0.5pt"/>
              <v:line id="_x0000_s1986" style="position:absolute" from="5372,2069" to="5431,2069" strokeweight="0.5pt"/>
              <v:line id="_x0000_s1987" style="position:absolute" from="5242,2205" to="5280,2205" strokeweight="0.5pt"/>
              <v:line id="_x0000_s1988" style="position:absolute" from="4982,2205" to="5020,2205" strokeweight="0.5pt"/>
              <v:line id="_x0000_s1989" style="position:absolute" from="5081,2205" to="5106,2205" strokeweight="0.5pt"/>
              <v:line id="_x0000_s1990" style="position:absolute" from="5149,2205" to="5187,2205" strokeweight="0.5pt"/>
              <v:line id="_x0000_s1991" style="position:absolute" from="4133,2081" to="4170,2081" strokeweight="0.5pt"/>
              <v:line id="_x0000_s1992" style="position:absolute" from="4202,2081" to="4260,2081" strokeweight="0.5pt"/>
              <v:line id="_x0000_s1993" style="position:absolute" from="4292,2081" to="4320,2081" strokeweight="0.5pt"/>
              <v:line id="_x0000_s1994" style="position:absolute" from="4366,2081" to="4501,2081" strokeweight="0.5pt"/>
              <v:line id="_x0000_s1995" style="position:absolute" from="4525,2081" to="4548,2081" strokeweight="0.5pt"/>
              <v:line id="_x0000_s1996" style="position:absolute" from="4165,2122" to="4217,2122" strokeweight="0.5pt"/>
              <v:line id="_x0000_s1997" style="flip:y;position:absolute" from="4285,2122" to="4366,2122" strokeweight="0.5pt"/>
              <v:line id="_x0000_s1998" style="position:absolute" from="4432,2122" to="4469,2122" strokeweight="0.5pt"/>
              <v:line id="_x0000_s1999" style="position:absolute" from="4501,2122" to="4532,2122" strokeweight="0.5pt"/>
              <v:line id="_x0000_s2000" style="position:absolute" from="4131,2167" to="4169,2167" strokeweight="0.5pt"/>
              <v:line id="_x0000_s2001" style="position:absolute" from="4211,2167" to="4273,2167" strokeweight="0.5pt"/>
              <v:line id="_x0000_s2002" style="position:absolute" from="4321,2167" to="4452,2167" strokeweight="0.5pt"/>
              <v:line id="_x0000_s2003" style="position:absolute" from="4483,2167" to="4521,2167" strokeweight="0.5pt"/>
              <v:line id="_x0000_s2004" style="position:absolute" from="4083,2099" to="4122,2099" strokeweight="0.5pt"/>
              <v:line id="_x0000_s2005" style="position:absolute" from="4602,2077" to="4661,2077" strokeweight="0.5pt"/>
              <v:line id="_x0000_s2006" style="position:absolute" from="4472,2212" to="4510,2212" strokeweight="0.5pt"/>
              <v:line id="_x0000_s2007" style="position:absolute" from="4212,2212" to="4250,2212" strokeweight="0.5pt"/>
              <v:line id="_x0000_s2008" style="position:absolute" from="4311,2212" to="4336,2212" strokeweight="0.5pt"/>
              <v:line id="_x0000_s2009" style="position:absolute" from="4379,2212" to="4417,2212" strokeweight="0.5pt"/>
              <v:line id="_x0000_s2010" style="position:absolute" from="4828,2215" to="4886,2215" strokeweight="0.5pt"/>
              <v:line id="_x0000_s2011" style="position:absolute" from="4762,2083" to="4790,2083" strokeweight="0.5pt"/>
              <v:line id="_x0000_s2012" style="position:absolute" from="4685,2167" to="4820,2167" strokeweight="0.5pt"/>
              <v:line id="_x0000_s2013" style="flip:y;position:absolute" from="4705,2120" to="4786,2120" strokeweight="0.5pt"/>
              <v:line id="_x0000_s2014" style="position:absolute" from="4064,2201" to="4102,2201" strokeweight="0.5pt"/>
              <v:line id="_x0000_s2015" style="position:absolute" from="4612,2217" to="4673,2217" strokeweight="0.5pt"/>
              <v:line id="_x0000_s2016" style="position:absolute" from="5310,2023" to="5441,2023" strokeweight="0.5pt"/>
              <v:line id="_x0000_s2017" style="position:absolute" from="5324,2161" to="5383,2161" strokeweight="0.5pt"/>
              <v:line id="_x0000_s2018" style="position:absolute" from="5397,2209" to="5422,2209" strokeweight="0.5pt"/>
              <v:group id="_x0000_s2019" style="height:22;left:4011;position:absolute;top:1814;width:1450" coordorigin="4612,6012" coordsize="1814,28">
                <v:group id="_x0000_s2020" style="height:28;left:4612;position:absolute;top:6012;width:1814" coordorigin="4612,6012" coordsize="1814,28">
                  <v:line id="_x0000_s2021" style="position:absolute" from="4650,6036" to="6393,6039"/>
                  <v:shape id="_x0000_s2022" style="height:27;left:6381;position:absolute;top:6012;width:45" coordsize="45,27" path="m,27c8,26,17,25,24,21,31,17,38,8,45,e" filled="f">
                    <v:path arrowok="t"/>
                  </v:shape>
                  <v:shape id="_x0000_s2023" style="height:25;left:4612;position:absolute;top:6015;width:62" coordsize="62,25" path="m62,24c56,23,31,25,21,21,11,17,7,8,,e" filled="f">
                    <v:path arrowok="t"/>
                  </v:shape>
                </v:group>
                <v:shape id="_x0000_s2024" style="height:27;left:6381;position:absolute;top:6012;width:45" coordsize="45,27" path="m,27c8,26,17,25,24,21,31,17,38,8,45,e" filled="f">
                  <v:path arrowok="t"/>
                </v:shape>
              </v:group>
              <v:roundrect id="_x0000_s2025" style="height:54;left:3992;position:absolute;top:1541;width:1487" arcsize="21587f"/>
            </v:group>
            <v:group id="_x0000_s2026" style="flip:x;height:696;left:2622;mso-position-horizontal-relative:page;mso-position-vertical-relative:page;position:absolute;rotation:-179;top:4382;width:153" coordorigin="4832,1026" coordsize="238,1466">
              <v:roundrect id="_x0000_s2027" style="height:28;left:4832;position:absolute;top:1026;width:238" arcsize="0.5"/>
              <v:line id="_x0000_s2028" style="position:absolute" from="4838,1043" to="4838,2340"/>
              <v:line id="_x0000_s2029" style="position:absolute" from="5062,1043" to="5062,2340"/>
              <v:shape id="_x0000_s2030" type="#_x0000_t95" style="flip:y;height:346;left:4837;position:absolute;top:2146;width:223" adj="11791496,10800"/>
            </v:group>
            <v:group id="_x0000_s2031" style="flip:x;height:696;left:2247;mso-position-horizontal-relative:page;mso-position-vertical-relative:page;position:absolute;rotation:-179;top:4394;width:154" coordorigin="4832,1026" coordsize="238,1466">
              <v:roundrect id="_x0000_s2032" style="height:28;left:4832;position:absolute;top:1026;width:238" arcsize="0.5"/>
              <v:line id="_x0000_s2033" style="position:absolute" from="4838,1043" to="4838,2340"/>
              <v:line id="_x0000_s2034" style="position:absolute" from="5062,1043" to="5062,2340"/>
              <v:shape id="_x0000_s2035" type="#_x0000_t95" style="flip:y;height:346;left:4837;position:absolute;top:2146;width:223" adj="11791496,10800"/>
            </v:group>
            <v:group id="_x0000_s2036" style="height:258;left:2263;position:absolute;top:4706;width:139" coordorigin="2604,1797" coordsize="547,376">
              <v:group id="_x0000_s2037" style="height:14;left:2604;position:absolute;top:1797;width:547" coordorigin="2499,5805" coordsize="528,9">
                <v:line id="_x0000_s2038" style="position:absolute" from="2535,5814" to="2989,5814"/>
                <v:shape id="_x0000_s2039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<v:path arrowok="t"/>
                </v:shape>
                <v:shape id="_x0000_s2040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<v:path arrowok="t"/>
                </v:shape>
              </v:group>
              <v:rect id="_x0000_s2041" style="height:358;left:2610;position:absolute;top:1815;width:513" fillcolor="black" stroked="f">
                <v:fill r:id="rId5" o:title="横虚线" type="pattern"/>
              </v:rect>
            </v:group>
            <v:group id="_x0000_s2042" style="height:376;left:2630;position:absolute;top:4577;width:128" coordorigin="2604,1797" coordsize="547,376">
              <v:group id="_x0000_s2043" style="height:14;left:2604;position:absolute;top:1797;width:547" coordorigin="2499,5805" coordsize="528,9">
                <v:line id="_x0000_s2044" style="position:absolute" from="2535,5814" to="2989,5814"/>
                <v:shape id="_x0000_s2045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<v:path arrowok="t"/>
                </v:shape>
                <v:shape id="_x0000_s2046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<v:path arrowok="t"/>
                </v:shape>
              </v:group>
              <v:rect id="_x0000_s2047" style="height:358;left:2610;position:absolute;top:1815;width:513" fillcolor="black" stroked="f">
                <v:fill r:id="rId5" o:title="横虚线" type="pattern"/>
              </v:rect>
            </v:group>
            <v:shape id="_x0000_s2048" type="#_x0000_t32" style="height:161;left:2453;position:absolute;rotation:5;top:5372;width:11" o:connectortype="straight"/>
            <v:shape id="_x0000_s2049" type="#_x0000_t32" style="flip:x;height:279;left:2542;position:absolute;rotation:4;top:5333;width:21" o:connectortype="straight"/>
            <v:shape id="_x0000_s2050" style="height:1013;left:1841;position:absolute;top:4591;width:620" coordsize="620,1013" path="m620,877c403,945,186,1013,93,888,,763,27,250,61,125,95,,255,98,298,136c341,174,314,281,319,351c324,421,307,519,330,555c353,591,432,586,459,566c486,546,486,458,491,437e" filled="f">
              <v:path arrowok="t"/>
            </v:shape>
            <v:shape id="_x0000_s2051" style="height:1002;left:2547;position:absolute;top:4613;width:598" coordsize="598,1002" path="m,877c206,939,412,1002,505,877c598,752,598,250,559,125,520,,314,77,269,125c224,173,308,342,290,415c272,488,181,565,161,565c141,565,170,440,172,415e" filled="f">
              <v:path arrowok="t"/>
            </v:shape>
          </v:group>
        </w:pict>
      </w:r>
      <w:r>
        <w:rPr>
          <w:rFonts w:ascii="宋体" w:hAnsi="宋体" w:cs="宋体"/>
          <w:noProof/>
          <w:kern w:val="0"/>
          <w:sz w:val="24"/>
        </w:rPr>
        <w:pict>
          <v:group id="_x0000_s2052" style="height:64.65pt;margin-left:95.05pt;margin-top:12.2pt;position:absolute;width:276.35pt;z-index:251670528" coordorigin="3035,8536" coordsize="5527,1293">
            <v:group id="_x0000_s2053" style="height:1192;left:3035;position:absolute;top:8637;width:1070" coordorigin="1820,8126" coordsize="1070,1192">
              <v:group id="_x0000_s2054" style="height:217;left:1922;position:absolute;top:9059;width:468" coordorigin="2308,9092" coordsize="468,217">
                <v:group id="_x0000_s2055" style="height:120;left:2308;position:absolute;top:9103;width:197" coordorigin="9213,3256" coordsize="197,120">
                  <v:shape id="_x0000_s2056" style="flip:y;height:53;left:9217;position:absolute;top:3296;width:45" coordsize="57,67" path="m33,67c45,64,57,62,57,52,57,42,39,8,30,4,21,,6,18,3,28,,38,7,51,15,64c15,64,33,67,33,67xe" filled="f">
                    <v:path arrowok="t"/>
                  </v:shape>
                  <v:shape id="_x0000_s2057" style="flip:y;height:48;left:9224;position:absolute;top:3328;width:52" coordsize="65,61" path="m13,56c23,61,57,52,61,44,65,36,47,10,37,5,27,,8,9,4,17,,25,3,51,13,56xe">
                    <v:path arrowok="t"/>
                  </v:shape>
                  <v:oval id="_x0000_s2058" style="flip:y;height:69;left:9213;position:absolute;top:3256;width:49"/>
                  <v:shape id="_x0000_s2059" style="flip:y;height:94;left:9299;position:absolute;top:3277;width:78" coordsize="65,61" path="m13,56c23,61,57,52,61,44,65,36,47,10,37,5,27,,8,9,4,17,,25,3,51,13,56xe">
                    <v:path arrowok="t"/>
                  </v:shape>
                  <v:shape id="_x0000_s2060" style="flip:y;height:94;left:9271;position:absolute;top:3275;width:71" coordsize="65,61" path="m13,56c23,61,57,52,61,44,65,36,47,10,37,5,27,,8,9,4,17,,25,3,51,13,56xe">
                    <v:path arrowok="t"/>
                  </v:shape>
                  <v:shape id="_x0000_s2061" style="flip:y;height:94;left:9339;position:absolute;top:3266;width:71" coordsize="65,61" path="m13,56c23,61,57,52,61,44,65,36,47,10,37,5,27,,8,9,4,17,,25,3,51,13,56xe">
                    <v:path arrowok="t"/>
                  </v:shape>
                </v:group>
                <v:group id="_x0000_s2062" style="height:120;left:2579;position:absolute;top:9092;width:197" coordorigin="9213,3256" coordsize="197,120">
                  <v:shape id="_x0000_s2063" style="flip:y;height:53;left:9217;position:absolute;top:3296;width:45" coordsize="57,67" path="m33,67c45,64,57,62,57,52,57,42,39,8,30,4,21,,6,18,3,28,,38,7,51,15,64c15,64,33,67,33,67xe" filled="f">
                    <v:path arrowok="t"/>
                  </v:shape>
                  <v:shape id="_x0000_s2064" style="flip:y;height:48;left:9224;position:absolute;top:3328;width:52" coordsize="65,61" path="m13,56c23,61,57,52,61,44,65,36,47,10,37,5,27,,8,9,4,17,,25,3,51,13,56xe">
                    <v:path arrowok="t"/>
                  </v:shape>
                  <v:oval id="_x0000_s2065" style="flip:y;height:69;left:9213;position:absolute;top:3256;width:49"/>
                  <v:shape id="_x0000_s2066" style="flip:y;height:94;left:9299;position:absolute;top:3277;width:78" coordsize="65,61" path="m13,56c23,61,57,52,61,44,65,36,47,10,37,5,27,,8,9,4,17,,25,3,51,13,56xe">
                    <v:path arrowok="t"/>
                  </v:shape>
                  <v:shape id="_x0000_s2067" style="flip:y;height:94;left:9271;position:absolute;top:3275;width:71" coordsize="65,61" path="m13,56c23,61,57,52,61,44,65,36,47,10,37,5,27,,8,9,4,17,,25,3,51,13,56xe">
                    <v:path arrowok="t"/>
                  </v:shape>
                  <v:shape id="_x0000_s2068" style="flip:y;height:94;left:9339;position:absolute;top:3266;width:71" coordsize="65,61" path="m13,56c23,61,57,52,61,44,65,36,47,10,37,5,27,,8,9,4,17,,25,3,51,13,56xe">
                    <v:path arrowok="t"/>
                  </v:shape>
                </v:group>
                <v:group id="_x0000_s2069" style="height:120;left:2416;position:absolute;top:9189;width:197" coordorigin="9213,3256" coordsize="197,120">
                  <v:shape id="_x0000_s2070" style="flip:y;height:53;left:9217;position:absolute;top:3296;width:45" coordsize="57,67" path="m33,67c45,64,57,62,57,52,57,42,39,8,30,4,21,,6,18,3,28,,38,7,51,15,64c15,64,33,67,33,67xe" filled="f">
                    <v:path arrowok="t"/>
                  </v:shape>
                  <v:shape id="_x0000_s2071" style="flip:y;height:48;left:9224;position:absolute;top:3328;width:52" coordsize="65,61" path="m13,56c23,61,57,52,61,44,65,36,47,10,37,5,27,,8,9,4,17,,25,3,51,13,56xe">
                    <v:path arrowok="t"/>
                  </v:shape>
                  <v:oval id="_x0000_s2072" style="flip:y;height:69;left:9213;position:absolute;top:3256;width:49"/>
                  <v:shape id="_x0000_s2073" style="flip:y;height:94;left:9299;position:absolute;top:3277;width:78" coordsize="65,61" path="m13,56c23,61,57,52,61,44,65,36,47,10,37,5,27,,8,9,4,17,,25,3,51,13,56xe">
                    <v:path arrowok="t"/>
                  </v:shape>
                  <v:shape id="_x0000_s2074" style="flip:y;height:94;left:9271;position:absolute;top:3275;width:71" coordsize="65,61" path="m13,56c23,61,57,52,61,44,65,36,47,10,37,5,27,,8,9,4,17,,25,3,51,13,56xe">
                    <v:path arrowok="t"/>
                  </v:shape>
                  <v:shape id="_x0000_s2075" style="flip:y;height:94;left:9339;position:absolute;top:3266;width:71" coordsize="65,61" path="m13,56c23,61,57,52,61,44,65,36,47,10,37,5,27,,8,9,4,17,,25,3,51,13,56xe">
                    <v:path arrowok="t"/>
                  </v:shape>
                </v:group>
              </v:group>
              <v:group id="_x0000_s2076" style="height:1192;left:1820;position:absolute;top:8126;width:1070" coordorigin="3140,8126" coordsize="1073,1195">
                <v:group id="_x0000_s2077" style="height:1016;left:3140;position:absolute;top:8305;width:613" coordorigin="2183,8305" coordsize="613,1016">
                  <v:group id="_x0000_s2078" style="height:1016;left:2183;position:absolute;top:8305;width:613" coordorigin="4200,10452" coordsize="757,1133">
                    <v:roundrect id="_x0000_s2079" style="height:31;left:4356;position:absolute;top:10452;width:460" arcsize="0.5" strokecolor="#333"/>
                    <v:shape id="_x0000_s2080" style="height:114;left:4200;mso-wrap-distance-bottom:0;mso-wrap-distance-left:9;mso-wrap-distance-right:9;mso-wrap-distance-top:0;mso-wrap-style:square;position:absolute;top:11471;v-text-anchor:top;width:757" coordsize="757,114" path="m27,22hdc39,76,,94,98,103hhc196,112,602,114,709,97,757,75,738,20,744,hde" filled="f" strokecolor="#333">
                      <v:path arrowok="t"/>
                    </v:shape>
                    <v:line id="_x0000_s2081" style="position:absolute" from="4228,10890" to="4228,11520" strokecolor="#333"/>
                    <v:line id="_x0000_s2082" style="position:absolute" from="4944,10890" to="4944,11475" strokecolor="#333"/>
                    <v:shape id="_x0000_s2083" style="flip:x;height:458;left:4788;mso-wrap-distance-bottom:0;mso-wrap-distance-left:9;mso-wrap-distance-right:9;mso-wrap-distance-top:0;mso-wrap-style:square;position:absolute;top:10467;v-text-anchor:top;width:162" coordsize="162,458" path="m135,hhc144,21,151,82,153,117hbc156,153,162,198,153,213hhc144,228,66,233,42,252,18,271,12,272,6,306hbc,340,8,426,8,458hhe" filled="f" strokecolor="#333">
                      <v:path arrowok="t"/>
                    </v:shape>
                    <v:shape id="_x0000_s2084" style="height:458;left:4221;mso-wrap-distance-bottom:0;mso-wrap-distance-left:9;mso-wrap-distance-right:9;mso-wrap-distance-top:0;mso-wrap-style:square;position:absolute;top:10470;v-text-anchor:top;width:162" coordsize="162,458" path="m135,hhc144,21,151,82,153,117hbc156,153,162,198,153,213hhc144,228,66,233,42,252,18,271,12,272,6,306hbc,340,8,426,8,458hhe" filled="f" strokecolor="#333">
                      <v:path arrowok="t"/>
                    </v:shape>
                  </v:group>
                  <v:group id="_x0000_s2085" style="height:120;left:2405;position:absolute;top:9038;width:197" coordorigin="9213,3256" coordsize="197,120">
                    <v:shape id="_x0000_s2086" style="flip:y;height:53;left:9217;position:absolute;top:3296;width:45" coordsize="57,67" path="m33,67c45,64,57,62,57,52,57,42,39,8,30,4,21,,6,18,3,28,,38,7,51,15,64c15,64,33,67,33,67xe" filled="f">
                      <v:path arrowok="t"/>
                    </v:shape>
                    <v:shape id="_x0000_s2087" style="flip:y;height:48;left:9224;position:absolute;top:3328;width:52" coordsize="65,61" path="m13,56c23,61,57,52,61,44,65,36,47,10,37,5,27,,8,9,4,17,,25,3,51,13,56xe">
                      <v:path arrowok="t"/>
                    </v:shape>
                    <v:oval id="_x0000_s2088" style="flip:y;height:69;left:9213;position:absolute;top:3256;width:49"/>
                    <v:shape id="_x0000_s2089" style="flip:y;height:94;left:9299;position:absolute;top:3277;width:78" coordsize="65,61" path="m13,56c23,61,57,52,61,44,65,36,47,10,37,5,27,,8,9,4,17,,25,3,51,13,56xe">
                      <v:path arrowok="t"/>
                    </v:shape>
                    <v:shape id="_x0000_s2090" style="flip:y;height:94;left:9271;position:absolute;top:3275;width:71" coordsize="65,61" path="m13,56c23,61,57,52,61,44,65,36,47,10,37,5,27,,8,9,4,17,,25,3,51,13,56xe">
                      <v:path arrowok="t"/>
                    </v:shape>
                    <v:shape id="_x0000_s2091" style="flip:y;height:94;left:9339;position:absolute;top:3266;width:71" coordsize="65,61" path="m13,56c23,61,57,52,61,44,65,36,47,10,37,5,27,,8,9,4,17,,25,3,51,13,56xe">
                      <v:path arrowok="t"/>
                    </v:shape>
                  </v:group>
                  <v:group id="_x0000_s2092" style="height:120;left:2234;position:absolute;top:9072;width:197" coordorigin="9213,3256" coordsize="197,120">
                    <v:shape id="_x0000_s2093" style="flip:y;height:53;left:9217;position:absolute;top:3296;width:45" coordsize="57,67" path="m33,67c45,64,57,62,57,52,57,42,39,8,30,4,21,,6,18,3,28,,38,7,51,15,64c15,64,33,67,33,67xe" filled="f">
                      <v:path arrowok="t"/>
                    </v:shape>
                    <v:shape id="_x0000_s2094" style="flip:y;height:48;left:9224;position:absolute;top:3328;width:52" coordsize="65,61" path="m13,56c23,61,57,52,61,44,65,36,47,10,37,5,27,,8,9,4,17,,25,3,51,13,56xe">
                      <v:path arrowok="t"/>
                    </v:shape>
                    <v:oval id="_x0000_s2095" style="flip:y;height:69;left:9213;position:absolute;top:3256;width:49"/>
                    <v:shape id="_x0000_s2096" style="flip:y;height:94;left:9299;position:absolute;top:3277;width:78" coordsize="65,61" path="m13,56c23,61,57,52,61,44,65,36,47,10,37,5,27,,8,9,4,17,,25,3,51,13,56xe">
                      <v:path arrowok="t"/>
                    </v:shape>
                    <v:shape id="_x0000_s2097" style="flip:y;height:94;left:9271;position:absolute;top:3275;width:71" coordsize="65,61" path="m13,56c23,61,57,52,61,44,65,36,47,10,37,5,27,,8,9,4,17,,25,3,51,13,56xe">
                      <v:path arrowok="t"/>
                    </v:shape>
                    <v:shape id="_x0000_s2098" style="flip:y;height:94;left:9339;position:absolute;top:3266;width:71" coordsize="65,61" path="m13,56c23,61,57,52,61,44,65,36,47,10,37,5,27,,8,9,4,17,,25,3,51,13,56xe">
                      <v:path arrowok="t"/>
                    </v:shape>
                  </v:group>
                  <v:group id="_x0000_s2099" style="height:120;left:2556;position:absolute;top:9028;width:197" coordorigin="9213,3256" coordsize="197,120">
                    <v:shape id="_x0000_s2100" style="flip:y;height:53;left:9217;position:absolute;top:3296;width:45" coordsize="57,67" path="m33,67c45,64,57,62,57,52,57,42,39,8,30,4,21,,6,18,3,28,,38,7,51,15,64c15,64,33,67,33,67xe" filled="f">
                      <v:path arrowok="t"/>
                    </v:shape>
                    <v:shape id="_x0000_s2101" style="flip:y;height:48;left:9224;position:absolute;top:3328;width:52" coordsize="65,61" path="m13,56c23,61,57,52,61,44,65,36,47,10,37,5,27,,8,9,4,17,,25,3,51,13,56xe">
                      <v:path arrowok="t"/>
                    </v:shape>
                    <v:oval id="_x0000_s2102" style="flip:y;height:69;left:9213;position:absolute;top:3256;width:49"/>
                    <v:shape id="_x0000_s2103" style="flip:y;height:94;left:9299;position:absolute;top:3277;width:78" coordsize="65,61" path="m13,56c23,61,57,52,61,44,65,36,47,10,37,5,27,,8,9,4,17,,25,3,51,13,56xe">
                      <v:path arrowok="t"/>
                    </v:shape>
                    <v:shape id="_x0000_s2104" style="flip:y;height:94;left:9271;position:absolute;top:3275;width:71" coordsize="65,61" path="m13,56c23,61,57,52,61,44,65,36,47,10,37,5,27,,8,9,4,17,,25,3,51,13,56xe">
                      <v:path arrowok="t"/>
                    </v:shape>
                    <v:shape id="_x0000_s2105" style="flip:y;height:94;left:9339;position:absolute;top:3266;width:71" coordsize="65,61" path="m13,56c23,61,57,52,61,44,65,36,47,10,37,5,27,,8,9,4,17,,25,3,51,13,56xe">
                      <v:path arrowok="t"/>
                    </v:shape>
                  </v:group>
                  <v:group id="_x0000_s2106" style="height:120;left:2234;position:absolute;top:9189;width:197" coordorigin="9213,3256" coordsize="197,120">
                    <v:shape id="_x0000_s2107" style="flip:y;height:53;left:9217;position:absolute;top:3296;width:45" coordsize="57,67" path="m33,67c45,64,57,62,57,52,57,42,39,8,30,4,21,,6,18,3,28,,38,7,51,15,64c15,64,33,67,33,67xe" filled="f">
                      <v:path arrowok="t"/>
                    </v:shape>
                    <v:shape id="_x0000_s2108" style="flip:y;height:48;left:9224;position:absolute;top:3328;width:52" coordsize="65,61" path="m13,56c23,61,57,52,61,44,65,36,47,10,37,5,27,,8,9,4,17,,25,3,51,13,56xe">
                      <v:path arrowok="t"/>
                    </v:shape>
                    <v:oval id="_x0000_s2109" style="flip:y;height:69;left:9213;position:absolute;top:3256;width:49"/>
                    <v:shape id="_x0000_s2110" style="flip:y;height:94;left:9299;position:absolute;top:3277;width:78" coordsize="65,61" path="m13,56c23,61,57,52,61,44,65,36,47,10,37,5,27,,8,9,4,17,,25,3,51,13,56xe">
                      <v:path arrowok="t"/>
                    </v:shape>
                    <v:shape id="_x0000_s2111" style="flip:y;height:94;left:9271;position:absolute;top:3275;width:71" coordsize="65,61" path="m13,56c23,61,57,52,61,44,65,36,47,10,37,5,27,,8,9,4,17,,25,3,51,13,56xe">
                      <v:path arrowok="t"/>
                    </v:shape>
                    <v:shape id="_x0000_s2112" style="flip:y;height:94;left:9339;position:absolute;top:3266;width:71" coordsize="65,61" path="m13,56c23,61,57,52,61,44,65,36,47,10,37,5,27,,8,9,4,17,,25,3,51,13,56xe">
                      <v:path arrowok="t"/>
                    </v:shape>
                  </v:group>
                  <v:group id="_x0000_s2113" style="height:120;left:2569;position:absolute;top:9179;width:197" coordorigin="9213,3256" coordsize="197,120">
                    <v:shape id="_x0000_s2114" style="flip:y;height:53;left:9217;position:absolute;top:3296;width:45" coordsize="57,67" path="m33,67c45,64,57,62,57,52,57,42,39,8,30,4,21,,6,18,3,28,,38,7,51,15,64c15,64,33,67,33,67xe" filled="f">
                      <v:path arrowok="t"/>
                    </v:shape>
                    <v:shape id="_x0000_s2115" style="flip:y;height:48;left:9224;position:absolute;top:3328;width:52" coordsize="65,61" path="m13,56c23,61,57,52,61,44,65,36,47,10,37,5,27,,8,9,4,17,,25,3,51,13,56xe">
                      <v:path arrowok="t"/>
                    </v:shape>
                    <v:oval id="_x0000_s2116" style="flip:y;height:69;left:9213;position:absolute;top:3256;width:49"/>
                    <v:shape id="_x0000_s2117" style="flip:y;height:94;left:9299;position:absolute;top:3277;width:78" coordsize="65,61" path="m13,56c23,61,57,52,61,44,65,36,47,10,37,5,27,,8,9,4,17,,25,3,51,13,56xe">
                      <v:path arrowok="t"/>
                    </v:shape>
                    <v:shape id="_x0000_s2118" style="flip:y;height:94;left:9271;position:absolute;top:3275;width:71" coordsize="65,61" path="m13,56c23,61,57,52,61,44,65,36,47,10,37,5,27,,8,9,4,17,,25,3,51,13,56xe">
                      <v:path arrowok="t"/>
                    </v:shape>
                    <v:shape id="_x0000_s2119" style="flip:y;height:94;left:9339;position:absolute;top:3266;width:71" coordsize="65,61" path="m13,56c23,61,57,52,61,44,65,36,47,10,37,5,27,,8,9,4,17,,25,3,51,13,56xe">
                      <v:path arrowok="t"/>
                    </v:shape>
                  </v:group>
                  <v:shape id="_x0000_s2120" type="#_x0000_t202" style="height:366;left:2223;position:absolute;top:8639;width:548">
                    <v:textbox>
                      <w:txbxContent>
                        <w:p w:rsidR="00A172B0" w:rsidP="00A172B0">
                          <w:r w:rsidRPr="009660A2">
                            <w:rPr>
                              <w:sz w:val="11"/>
                              <w:szCs w:val="11"/>
                            </w:rPr>
                            <w:t>NaC</w:t>
                          </w:r>
                          <w:r w:rsidRPr="00FF6E1E">
                            <w:rPr>
                              <w:sz w:val="11"/>
                              <w:szCs w:val="11"/>
                            </w:rPr>
                            <w:t>l</w:t>
                          </w:r>
                        </w:p>
                      </w:txbxContent>
                    </v:textbox>
                  </v:shape>
                </v:group>
                <v:group id="_x0000_s2121" style="height:448;left:3304;position:absolute;top:8126;width:335" coordorigin="5120,8685" coordsize="335,448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2122" type="#_x0000_t7" style="height:375;left:5402;position:absolute;rotation:42;top:8685;width:53"/>
                  <v:oval id="_x0000_s2123" style="height:123;left:5120;position:absolute;rotation:-2064664fd;top:9010;width:213"/>
                </v:group>
                <v:group id="_x0000_s2124" style="height:161;left:3890;position:absolute;top:9060;width:323" coordorigin="4664,8436" coordsize="440,218">
                  <v:rect id="_x0000_s2125" style="height:71;left:4664;position:absolute;top:8583;width:440"/>
                  <v:shape id="_x0000_s2126" type="#_x0000_t8" style="height:150;left:4747;position:absolute;rotation:-180;top:8436;width:279"/>
                </v:group>
              </v:group>
            </v:group>
            <v:shape id="_x0000_s2127" type="#_x0000_t32" style="height:14;left:3736;position:absolute;top:9255;width:407" o:connectortype="straight">
              <v:stroke endarrow="block"/>
            </v:shape>
            <v:shape id="_x0000_s2128" type="#_x0000_t32" style="height:14;left:6167;position:absolute;top:9267;width:407" o:connectortype="straight">
              <v:stroke endarrow="block"/>
            </v:shape>
            <v:shape id="_x0000_s2129" type="#_x0000_t32" style="height:14;left:5149;position:absolute;top:9241;width:407" o:connectortype="straight">
              <v:stroke endarrow="block"/>
            </v:shape>
            <v:shape id="_x0000_s2130" type="#_x0000_t32" style="height:14;left:7079;position:absolute;top:9261;width:407" o:connectortype="straight">
              <v:stroke endarrow="block"/>
            </v:shape>
            <v:group id="_x0000_s2131" style="height:804;left:4149;position:absolute;top:8846;width:1096" coordorigin="5876,12816" coordsize="1740,1210">
              <v:shape id="_x0000_s2132" type="#_x0000_t75" style="height:1200;left:5876;position:absolute;top:12826;visibility:visible;width:1740" o:oleicon="f">
                <v:imagedata r:id="rId8" o:title="" chromakey="white"/>
              </v:shape>
              <o:OLEObject Type="Embed" ProgID="PBrush" ShapeID="_x0000_s2132" DrawAspect="Content" ObjectID="_1592394664" r:id="rId9"/>
              <v:group id="xjhlx20" o:spid="_x0000_s2133" style="height:325;left:7095;position:absolute;top:12816;width:183" coordorigin="3780,1284" coordsize="2340,2808">
                <v:oval id="_x0000_s2134" style="height:312;left:4320;position:absolute;top:1284;visibility:visible;width:1260">
                  <v:fill color2="fill darken(34)" angle="-90" method="linear sigma" focus="50%" type="gradient"/>
                </v:oval>
                <v:rect id="_x0000_s2135" style="height:1716;left:3780;position:absolute;top:2376;visibility:visible;width:2340">
                  <v:fill color2="fill darken(34)" angle="-90" method="linear sigma" focus="50%" type="gradient"/>
                </v:rect>
                <v:shape id="_x0000_s2136" style="height:780;left:4320;position:absolute;top:1596;visibility:visible;width:1260" coordsize="1260,780" path="m360,l,780l1260,780l900,e">
                  <v:fill color2="fill darken(34)" angle="-90" method="linear sigma" focus="50%" type="gradient"/>
                  <v:path arrowok="t"/>
                </v:shape>
              </v:group>
              <v:group id="xjhlx20" o:spid="_x0000_s2137" style="height:228;left:7287;position:absolute;top:12903;width:119" coordorigin="3780,1284" coordsize="2340,2808">
                <v:oval id="_x0000_s2138" style="height:312;left:4320;position:absolute;top:1284;visibility:visible;width:1260">
                  <v:fill color2="fill darken(34)" angle="-90" method="linear sigma" focus="50%" type="gradient"/>
                </v:oval>
                <v:rect id="_x0000_s2139" style="height:1716;left:3780;position:absolute;top:2376;visibility:visible;width:2340">
                  <v:fill color2="fill darken(34)" angle="-90" method="linear sigma" focus="50%" type="gradient"/>
                </v:rect>
                <v:shape id="_x0000_s2140" style="height:780;left:4320;position:absolute;top:1596;visibility:visible;width:1260" coordsize="1260,780" path="m360,l,780l1260,780l900,e">
                  <v:fill color2="fill darken(34)" angle="-90" method="linear sigma" focus="50%" type="gradient"/>
                  <v:path arrowok="t"/>
                </v:shape>
              </v:group>
              <v:oval id="_x0000_s2141" style="height:97;left:6039;position:absolute;top:13065;width:301" fillcolor="black"/>
            </v:group>
            <v:group id="_x0000_s2142" style="height:1140;left:5289;position:absolute;top:8567;width:917" coordorigin="4603,8053" coordsize="917,1140">
              <v:group id="_x0000_s2143" style="height:645;left:4941;position:absolute;top:8548;width:579" coordorigin="1936,10524" coordsize="711,793">
                <v:roundrect id="_x0000_s2144" style="height:24;left:2536;position:absolute;rotation:1968487fd;top:10599;width:111" arcsize="10923f"/>
                <v:roundrect id="_x0000_s2145" style="height:24;left:1936;position:absolute;top:10573;width:616" arcsize="10923f"/>
                <v:rect id="_x0000_s2146" style="height:118;left:2468;position:absolute;top:10524;width:112" stroked="f"/>
                <v:shape id="_x0000_s2147" style="height:237;left:1948;mso-wrap-distance-bottom:0;mso-wrap-distance-left:9;mso-wrap-distance-right:9;mso-wrap-distance-top:0;mso-wrap-style:square;position:absolute;top:10582;v-text-anchor:top;width:25" coordsize="26,285" path="m25,285c25,264,25,243,25,225c25,207,26,199,25,175,24,151,22,103,20,80,18,57,18,48,15,35,12,22,6,11,,e" filled="f">
                  <v:path arrowok="t"/>
                </v:shape>
                <v:shape id="_x0000_s2148" style="height:34;left:2432;mso-wrap-distance-bottom:0;mso-wrap-distance-left:9;mso-wrap-distance-right:9;mso-wrap-distance-top:0;mso-wrap-style:square;position:absolute;top:10586;v-text-anchor:top;width:153" coordsize="155,40" path="m,c27,1,54,3,80,10c106,17,130,28,155,40e" filled="f">
                  <v:path arrowok="t"/>
                </v:shape>
                <v:shape id="_x0000_s2149" style="height:33;left:2452;mso-wrap-distance-bottom:0;mso-wrap-distance-left:9;mso-wrap-distance-right:9;mso-wrap-distance-top:0;mso-wrap-style:square;position:absolute;top:10566;v-text-anchor:top;width:153" coordsize="155,40" path="m,c27,1,54,3,80,10c106,17,130,28,155,40e" filled="f">
                  <v:path arrowok="t"/>
                </v:shape>
                <v:shape id="_x0000_s2150" style="height:142;left:2529;mso-wrap-distance-bottom:0;mso-wrap-distance-left:9;mso-wrap-distance-right:9;mso-wrap-distance-top:0;mso-wrap-style:square;position:absolute;top:10640;v-text-anchor:top;width:101" coordsize="102,170" path="m2,170c1,150,,130,2,110,4,90,8,66,17,50,26,34,43,23,57,15,71,7,86,3,102,e" filled="f">
                  <v:path arrowok="t"/>
                </v:shape>
                <v:line id="_x0000_s2151" style="position:absolute" from="1972,10806" to="1973,11206" o:allowoverlap="f"/>
                <v:line id="_x0000_s2152" style="flip:x;position:absolute;rotation:1" from="2524,10744" to="2533,11206" o:allowoverlap="f"/>
                <v:shape id="_x0000_s2153" style="height:131;left:1938;mso-wrap-distance-bottom:0;mso-wrap-distance-left:9;mso-wrap-distance-right:9;mso-wrap-distance-top:0;mso-wrap-style:square;position:absolute;top:11186;v-text-anchor:top;width:598" coordsize="484,126" o:allowoverlap="f" path="m28,19c35,34,,98,71,112c142,126,387,124,454,105hhc484,82,472,22,476,hbe" filled="f">
                  <v:path arrowok="t"/>
                </v:shape>
              </v:group>
              <v:group id="_x0000_s2154" style="height:120;left:5134;position:absolute;top:9072;width:197" coordorigin="9213,3256" coordsize="197,120">
                <v:shape id="_x0000_s2155" style="flip:y;height:53;left:9217;position:absolute;top:3296;width:45" coordsize="57,67" path="m33,67c45,64,57,62,57,52,57,42,39,8,30,4,21,,6,18,3,28,,38,7,51,15,64c15,64,33,67,33,67xe" filled="f">
                  <v:path arrowok="t"/>
                </v:shape>
                <v:shape id="_x0000_s2156" style="flip:y;height:48;left:9224;position:absolute;top:3328;width:52" coordsize="65,61" path="m13,56c23,61,57,52,61,44,65,36,47,10,37,5,27,,8,9,4,17,,25,3,51,13,56xe">
                  <v:path arrowok="t"/>
                </v:shape>
                <v:oval id="_x0000_s2157" style="flip:y;height:69;left:9213;position:absolute;top:3256;width:49"/>
                <v:shape id="_x0000_s2158" style="flip:y;height:94;left:9299;position:absolute;top:3277;width:78" coordsize="65,61" path="m13,56c23,61,57,52,61,44,65,36,47,10,37,5,27,,8,9,4,17,,25,3,51,13,56xe">
                  <v:path arrowok="t"/>
                </v:shape>
                <v:shape id="_x0000_s2159" style="flip:y;height:94;left:9271;position:absolute;top:3275;width:71" coordsize="65,61" path="m13,56c23,61,57,52,61,44,65,36,47,10,37,5,27,,8,9,4,17,,25,3,51,13,56xe">
                  <v:path arrowok="t"/>
                </v:shape>
                <v:shape id="_x0000_s2160" style="flip:y;height:94;left:9339;position:absolute;top:3266;width:71" coordsize="65,61" path="m13,56c23,61,57,52,61,44,65,36,47,10,37,5,27,,8,9,4,17,,25,3,51,13,56xe">
                  <v:path arrowok="t"/>
                </v:shape>
              </v:group>
              <v:group id="_x0000_s2161" style="height:71;left:5028;position:absolute;rotation:-90;top:8652;width:164" coordorigin="9213,3256" coordsize="197,120">
                <v:shape id="_x0000_s2162" style="flip:y;height:53;left:9217;position:absolute;top:3296;width:45" coordsize="57,67" path="m33,67c45,64,57,62,57,52,57,42,39,8,30,4,21,,6,18,3,28,,38,7,51,15,64c15,64,33,67,33,67xe" filled="f">
                  <v:path arrowok="t"/>
                </v:shape>
                <v:shape id="_x0000_s2163" style="flip:y;height:48;left:9224;position:absolute;top:3328;width:52" coordsize="65,61" path="m13,56c23,61,57,52,61,44,65,36,47,10,37,5,27,,8,9,4,17,,25,3,51,13,56xe">
                  <v:path arrowok="t"/>
                </v:shape>
                <v:oval id="_x0000_s2164" style="flip:y;height:69;left:9213;position:absolute;top:3256;width:49"/>
                <v:shape id="_x0000_s2165" style="flip:y;height:94;left:9299;position:absolute;top:3277;width:78" coordsize="65,61" path="m13,56c23,61,57,52,61,44,65,36,47,10,37,5,27,,8,9,4,17,,25,3,51,13,56xe">
                  <v:path arrowok="t"/>
                </v:shape>
                <v:shape id="_x0000_s2166" style="flip:y;height:94;left:9271;position:absolute;top:3275;width:71" coordsize="65,61" path="m13,56c23,61,57,52,61,44,65,36,47,10,37,5,27,,8,9,4,17,,25,3,51,13,56xe">
                  <v:path arrowok="t"/>
                </v:shape>
                <v:shape id="_x0000_s2167" style="flip:y;height:94;left:9339;position:absolute;top:3266;width:71" coordsize="65,61" path="m13,56c23,61,57,52,61,44,65,36,47,10,37,5,27,,8,9,4,17,,25,3,51,13,56xe">
                  <v:path arrowok="t"/>
                </v:shape>
              </v:group>
              <v:shape id="_x0000_s2168" style="height:485;left:4603;position:absolute;top:8053;width:523" coordsize="1315,1219" path="m27,236hdc23,225,8,212,16,204c29,191,52,198,70,194c84,191,99,187,113,183c172,143,225,152,295,129c371,105,338,115,392,97,430,84,482,39,521,22,542,13,586,,586,c636,52,667,122,704,183c717,205,747,247,747,247c766,307,809,356,843,408c849,418,848,431,854,441c869,465,892,482,908,505c937,547,963,604,994,645c1006,661,1024,673,1037,688c1079,738,1040,701,1069,752c1097,802,1148,838,1166,892c1180,931,1196,965,1220,999c1223,1013,1222,1030,1230,1042c1237,1053,1256,1053,1263,1064c1315,1147,1292,1130,1252,1118c1176,1066,1114,998,1037,946,969,901,934,810,854,785,804,751,750,686,714,634,694,569,635,518,596,462c572,388,591,414,553,376c537,325,515,326,467,312,335,272,197,267,59,258,41,262,14,253,5,269c,278,49,355,59,365c72,405,92,437,113,473c132,506,129,552,156,580c199,625,172,593,220,688c225,697,236,701,242,709c250,719,257,730,263,742c282,780,302,805,328,838c361,880,344,893,392,924c425,972,458,1016,510,1042c687,1219,1081,1171,1284,1171hal1273,1107e" filled="f">
                <v:path arrowok="t"/>
              </v:shape>
              <v:group id="_x0000_s2169" style="height:71;left:5039;position:absolute;rotation:-90;top:8899;width:164" coordorigin="9213,3256" coordsize="197,120">
                <v:shape id="_x0000_s2170" style="flip:y;height:53;left:9217;position:absolute;top:3296;width:45" coordsize="57,67" path="m33,67c45,64,57,62,57,52,57,42,39,8,30,4,21,,6,18,3,28,,38,7,51,15,64c15,64,33,67,33,67xe" filled="f">
                  <v:path arrowok="t"/>
                </v:shape>
                <v:shape id="_x0000_s2171" style="flip:y;height:48;left:9224;position:absolute;top:3328;width:52" coordsize="65,61" path="m13,56c23,61,57,52,61,44,65,36,47,10,37,5,27,,8,9,4,17,,25,3,51,13,56xe">
                  <v:path arrowok="t"/>
                </v:shape>
                <v:oval id="_x0000_s2172" style="flip:y;height:69;left:9213;position:absolute;top:3256;width:49"/>
                <v:shape id="_x0000_s2173" style="flip:y;height:94;left:9299;position:absolute;top:3277;width:78" coordsize="65,61" path="m13,56c23,61,57,52,61,44,65,36,47,10,37,5,27,,8,9,4,17,,25,3,51,13,56xe">
                  <v:path arrowok="t"/>
                </v:shape>
                <v:shape id="_x0000_s2174" style="flip:y;height:94;left:9271;position:absolute;top:3275;width:71" coordsize="65,61" path="m13,56c23,61,57,52,61,44,65,36,47,10,37,5,27,,8,9,4,17,,25,3,51,13,56xe">
                  <v:path arrowok="t"/>
                </v:shape>
                <v:shape id="_x0000_s2175" style="flip:y;height:94;left:9339;position:absolute;top:3266;width:71" coordsize="65,61" path="m13,56c23,61,57,52,61,44,65,36,47,10,37,5,27,,8,9,4,17,,25,3,51,13,56xe">
                  <v:path arrowok="t"/>
                </v:shape>
              </v:group>
            </v:group>
            <v:group id="_x0000_s2176" style="height:783;left:6560;position:absolute;top:8823;width:1240" coordorigin="6091,8433" coordsize="1240,783">
              <v:group id="_x0000_s2177" style="height:613;left:6091;position:absolute;top:8603;width:550" coordorigin="1936,10524" coordsize="711,793">
                <v:roundrect id="_x0000_s2178" style="height:24;left:2536;position:absolute;rotation:1968487fd;top:10599;width:111" arcsize="10923f"/>
                <v:roundrect id="_x0000_s2179" style="height:24;left:1936;position:absolute;top:10573;width:616" arcsize="10923f"/>
                <v:rect id="_x0000_s2180" style="height:118;left:2468;position:absolute;top:10524;width:112" stroked="f"/>
                <v:shape id="_x0000_s2181" style="height:237;left:1948;mso-wrap-distance-bottom:0;mso-wrap-distance-left:9;mso-wrap-distance-right:9;mso-wrap-distance-top:0;mso-wrap-style:square;position:absolute;top:10582;v-text-anchor:top;width:25" coordsize="26,285" path="m25,285c25,264,25,243,25,225c25,207,26,199,25,175,24,151,22,103,20,80,18,57,18,48,15,35,12,22,6,11,,e" filled="f">
                  <v:path arrowok="t"/>
                </v:shape>
                <v:shape id="_x0000_s2182" style="height:34;left:2432;mso-wrap-distance-bottom:0;mso-wrap-distance-left:9;mso-wrap-distance-right:9;mso-wrap-distance-top:0;mso-wrap-style:square;position:absolute;top:10586;v-text-anchor:top;width:153" coordsize="155,40" path="m,c27,1,54,3,80,10c106,17,130,28,155,40e" filled="f">
                  <v:path arrowok="t"/>
                </v:shape>
                <v:shape id="_x0000_s2183" style="height:33;left:2452;mso-wrap-distance-bottom:0;mso-wrap-distance-left:9;mso-wrap-distance-right:9;mso-wrap-distance-top:0;mso-wrap-style:square;position:absolute;top:10566;v-text-anchor:top;width:153" coordsize="155,40" path="m,c27,1,54,3,80,10c106,17,130,28,155,40e" filled="f">
                  <v:path arrowok="t"/>
                </v:shape>
                <v:shape id="_x0000_s2184" style="height:142;left:2529;mso-wrap-distance-bottom:0;mso-wrap-distance-left:9;mso-wrap-distance-right:9;mso-wrap-distance-top:0;mso-wrap-style:square;position:absolute;top:10640;v-text-anchor:top;width:101" coordsize="102,170" path="m2,170c1,150,,130,2,110,4,90,8,66,17,50,26,34,43,23,57,15,71,7,86,3,102,e" filled="f">
                  <v:path arrowok="t"/>
                </v:shape>
                <v:line id="_x0000_s2185" style="position:absolute" from="1972,10806" to="1973,11206" o:allowoverlap="f"/>
                <v:line id="_x0000_s2186" style="flip:x;position:absolute;rotation:1" from="2524,10744" to="2533,11206" o:allowoverlap="f"/>
                <v:shape id="_x0000_s2187" style="height:131;left:1938;mso-wrap-distance-bottom:0;mso-wrap-distance-left:9;mso-wrap-distance-right:9;mso-wrap-distance-top:0;mso-wrap-style:square;position:absolute;top:11186;v-text-anchor:top;width:598" coordsize="484,126" o:allowoverlap="f" path="m28,19c35,34,,98,71,112c142,126,387,124,454,105hhc484,82,472,22,476,hbe" filled="f">
                  <v:path arrowok="t"/>
                </v:shape>
              </v:group>
              <v:group id="_x0000_s2188" style="height:118;left:6122;position:absolute;top:9061;width:439" coordorigin="2604,1797" coordsize="547,376">
                <v:group id="_x0000_s2189" style="height:14;left:2604;position:absolute;top:1797;width:547" coordorigin="2499,5805" coordsize="528,9">
                  <v:line id="_x0000_s2190" style="position:absolute" from="2535,5814" to="2989,5814"/>
                  <v:shape id="_x0000_s2191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  <v:path arrowok="t"/>
                  </v:shape>
                  <v:shape id="_x0000_s2192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  <v:path arrowok="t"/>
                  </v:shape>
                </v:group>
                <v:rect id="_x0000_s2193" style="height:358;left:2610;position:absolute;top:1815;width:513" fillcolor="black" stroked="f">
                  <v:fill r:id="rId5" o:title="横虚线" type="pattern"/>
                </v:rect>
              </v:group>
              <v:group id="_x0000_s2194" style="height:904;left:6723;position:absolute;rotation:-4488784fd;top:8137;width:312" coordorigin="2345,225" coordsize="1177,3435">
                <v:shape id="_x0000_s2195" type="#_x0000_t8" style="flip:y;height:139;left:2345;position:absolute;top:3521;visibility:visible;width:1177" adj="5282" filled="f"/>
                <v:line id="_x0000_s2196" style="position:absolute;visibility:visible" from="2657,409" to="2657,3439"/>
                <v:line id="_x0000_s2197" style="position:absolute;visibility:visible" from="3207,409" to="3207,3439"/>
                <v:shape id="_x0000_s2198" style="height:200;left:2530;position:absolute;top:225;visibility:visible;width:712" coordsize="319,101" path="m54,101l41,53,,13,52,,319,,305,35l304,94e">
                  <v:path arrowok="t"/>
                </v:shape>
                <v:group id="_x0000_s2199" style="height:2743;left:2667;position:absolute;top:667;width:349" coordorigin="4332,1897" coordsize="349,1618">
                  <v:group id="xjhzhh5" o:spid="_x0000_s2200" style="height:347;left:4237;position:absolute;rotation:90;top:1992;width:538" coordorigin="2400,2160" coordsize="3200,240">
                    <v:line id="_x0000_s2201" style="position:absolute;visibility:visible" from="2400,2160" to="2400,2400" strokeweight="0.1pt"/>
                    <v:line id="_x0000_s2202" style="position:absolute;visibility:visible" from="2560,2280" to="2560,2400" strokeweight="0.1pt"/>
                    <v:line id="_x0000_s2203" style="position:absolute;visibility:visible" from="2720,2280" to="2720,2400" strokeweight="0.1pt"/>
                    <v:line id="_x0000_s2204" style="position:absolute;visibility:visible" from="2880,2280" to="2880,2400" strokeweight="0.1pt"/>
                    <v:line id="_x0000_s2205" style="position:absolute;visibility:visible" from="3040,2280" to="3040,2400" strokeweight="0.1pt"/>
                    <v:line id="_x0000_s2206" style="position:absolute;visibility:visible" from="3200,2220" to="3200,2400" strokeweight="0.1pt"/>
                    <v:line id="_x0000_s2207" style="position:absolute;visibility:visible" from="3360,2280" to="3360,2400" strokeweight="0.1pt"/>
                    <v:line id="_x0000_s2208" style="position:absolute;visibility:visible" from="3520,2280" to="3520,2400" strokeweight="0.1pt"/>
                    <v:line id="_x0000_s2209" style="position:absolute;visibility:visible" from="3680,2280" to="3680,2400" strokeweight="0.1pt"/>
                    <v:line id="_x0000_s2210" style="position:absolute;visibility:visible" from="3840,2280" to="3840,2400" strokeweight="0.1pt"/>
                    <v:line id="_x0000_s2211" style="position:absolute;visibility:visible" from="4000,2160" to="4000,2400" strokeweight="0.1pt"/>
                    <v:line id="_x0000_s2212" style="position:absolute;visibility:visible" from="4160,2280" to="4160,2400" strokeweight="0.1pt"/>
                    <v:line id="_x0000_s2213" style="position:absolute;visibility:visible" from="4320,2280" to="4320,2400" strokeweight="0.1pt"/>
                    <v:line id="_x0000_s2214" style="position:absolute;visibility:visible" from="4480,2280" to="4480,2400" strokeweight="0.1pt"/>
                    <v:line id="_x0000_s2215" style="position:absolute;visibility:visible" from="4640,2280" to="4640,2400" strokeweight="0.1pt"/>
                    <v:line id="_x0000_s2216" style="position:absolute;visibility:visible" from="4800,2220" to="4800,2400" strokeweight="0.1pt"/>
                    <v:line id="_x0000_s2217" style="position:absolute;visibility:visible" from="4960,2280" to="4960,2400" strokeweight="0.1pt"/>
                    <v:line id="_x0000_s2218" style="position:absolute;visibility:visible" from="5120,2280" to="5120,2400" strokeweight="0.1pt"/>
                    <v:line id="_x0000_s2219" style="position:absolute;visibility:visible" from="5280,2280" to="5280,2400" strokeweight="0.1pt"/>
                    <v:line id="_x0000_s2220" style="position:absolute;visibility:visible" from="5440,2280" to="5440,2400" strokeweight="0.1pt"/>
                    <v:line id="_x0000_s2221" style="position:absolute;visibility:visible" from="5600,2160" to="5600,2400" strokeweight="0.1pt"/>
                  </v:group>
                  <v:group id="xjhzhh5" o:spid="_x0000_s2222" style="height:347;left:4238;position:absolute;rotation:90;top:3072;width:539" coordorigin="2400,2160" coordsize="3200,240">
                    <v:line id="_x0000_s2223" style="position:absolute;visibility:visible" from="2400,2160" to="2400,2400" strokeweight="0.1pt"/>
                    <v:line id="_x0000_s2224" style="position:absolute;visibility:visible" from="2560,2280" to="2560,2400" strokeweight="0.1pt"/>
                    <v:line id="_x0000_s2225" style="position:absolute;visibility:visible" from="2720,2280" to="2720,2400" strokeweight="0.1pt"/>
                    <v:line id="_x0000_s2226" style="position:absolute;visibility:visible" from="2880,2280" to="2880,2400" strokeweight="0.1pt"/>
                    <v:line id="_x0000_s2227" style="position:absolute;visibility:visible" from="3040,2280" to="3040,2400" strokeweight="0.1pt"/>
                    <v:line id="_x0000_s2228" style="position:absolute;visibility:visible" from="3200,2220" to="3200,2400" strokeweight="0.1pt"/>
                    <v:line id="_x0000_s2229" style="position:absolute;visibility:visible" from="3360,2280" to="3360,2400" strokeweight="0.1pt"/>
                    <v:line id="_x0000_s2230" style="position:absolute;visibility:visible" from="3520,2280" to="3520,2400" strokeweight="0.1pt"/>
                    <v:line id="_x0000_s2231" style="position:absolute;visibility:visible" from="3680,2280" to="3680,2400" strokeweight="0.1pt"/>
                    <v:line id="_x0000_s2232" style="position:absolute;visibility:visible" from="3840,2280" to="3840,2400" strokeweight="0.1pt"/>
                    <v:line id="_x0000_s2233" style="position:absolute;visibility:visible" from="4000,2160" to="4000,2400" strokeweight="0.1pt"/>
                    <v:line id="_x0000_s2234" style="position:absolute;visibility:visible" from="4160,2280" to="4160,2400" strokeweight="0.1pt"/>
                    <v:line id="_x0000_s2235" style="position:absolute;visibility:visible" from="4320,2280" to="4320,2400" strokeweight="0.1pt"/>
                    <v:line id="_x0000_s2236" style="position:absolute;visibility:visible" from="4480,2280" to="4480,2400" strokeweight="0.1pt"/>
                    <v:line id="_x0000_s2237" style="position:absolute;visibility:visible" from="4640,2280" to="4640,2400" strokeweight="0.1pt"/>
                    <v:line id="_x0000_s2238" style="position:absolute;visibility:visible" from="4800,2220" to="4800,2400" strokeweight="0.1pt"/>
                    <v:line id="_x0000_s2239" style="position:absolute;visibility:visible" from="4960,2280" to="4960,2400" strokeweight="0.1pt"/>
                    <v:line id="_x0000_s2240" style="position:absolute;visibility:visible" from="5120,2280" to="5120,2400" strokeweight="0.1pt"/>
                    <v:line id="_x0000_s2241" style="position:absolute;visibility:visible" from="5280,2280" to="5280,2400" strokeweight="0.1pt"/>
                    <v:line id="_x0000_s2242" style="position:absolute;visibility:visible" from="5440,2280" to="5440,2400" strokeweight="0.1pt"/>
                    <v:line id="_x0000_s2243" style="position:absolute;visibility:visible" from="5600,2160" to="5600,2400" strokeweight="0.1pt"/>
                  </v:group>
                  <v:group id="xjhzhh5" o:spid="_x0000_s2244" style="height:347;left:4236;position:absolute;rotation:90;top:2531;width:539" coordorigin="2400,2160" coordsize="3200,240">
                    <v:line id="_x0000_s2245" style="position:absolute;visibility:visible" from="2400,2160" to="2400,2400" strokeweight="0.1pt"/>
                    <v:line id="_x0000_s2246" style="position:absolute;visibility:visible" from="2560,2280" to="2560,2400" strokeweight="0.1pt"/>
                    <v:line id="_x0000_s2247" style="position:absolute;visibility:visible" from="2720,2280" to="2720,2400" strokeweight="0.1pt"/>
                    <v:line id="_x0000_s2248" style="position:absolute;visibility:visible" from="2880,2280" to="2880,2400" strokeweight="0.1pt"/>
                    <v:line id="_x0000_s2249" style="position:absolute;visibility:visible" from="3040,2280" to="3040,2400" strokeweight="0.1pt"/>
                    <v:line id="_x0000_s2250" style="position:absolute;visibility:visible" from="3200,2220" to="3200,2400" strokeweight="0.1pt"/>
                    <v:line id="_x0000_s2251" style="position:absolute;visibility:visible" from="3360,2280" to="3360,2400" strokeweight="0.1pt"/>
                    <v:line id="_x0000_s2252" style="position:absolute;visibility:visible" from="3520,2280" to="3520,2400" strokeweight="0.1pt"/>
                    <v:line id="_x0000_s2253" style="position:absolute;visibility:visible" from="3680,2280" to="3680,2400" strokeweight="0.1pt"/>
                    <v:line id="_x0000_s2254" style="position:absolute;visibility:visible" from="3840,2280" to="3840,2400" strokeweight="0.1pt"/>
                    <v:line id="_x0000_s2255" style="position:absolute;visibility:visible" from="4000,2160" to="4000,2400" strokeweight="0.1pt"/>
                    <v:line id="_x0000_s2256" style="position:absolute;visibility:visible" from="4160,2280" to="4160,2400" strokeweight="0.1pt"/>
                    <v:line id="_x0000_s2257" style="position:absolute;visibility:visible" from="4320,2280" to="4320,2400" strokeweight="0.1pt"/>
                    <v:line id="_x0000_s2258" style="position:absolute;visibility:visible" from="4480,2280" to="4480,2400" strokeweight="0.1pt"/>
                    <v:line id="_x0000_s2259" style="position:absolute;visibility:visible" from="4640,2280" to="4640,2400" strokeweight="0.1pt"/>
                    <v:line id="_x0000_s2260" style="position:absolute;visibility:visible" from="4800,2220" to="4800,2400" strokeweight="0.1pt"/>
                    <v:line id="_x0000_s2261" style="position:absolute;visibility:visible" from="4960,2280" to="4960,2400" strokeweight="0.1pt"/>
                    <v:line id="_x0000_s2262" style="position:absolute;visibility:visible" from="5120,2280" to="5120,2400" strokeweight="0.1pt"/>
                    <v:line id="_x0000_s2263" style="position:absolute;visibility:visible" from="5280,2280" to="5280,2400" strokeweight="0.1pt"/>
                    <v:line id="_x0000_s2264" style="position:absolute;visibility:visible" from="5440,2280" to="5440,2400" strokeweight="0.1pt"/>
                    <v:line id="_x0000_s2265" style="position:absolute;visibility:visible" from="5600,2160" to="5600,2400" strokeweight="0.1pt"/>
                  </v:group>
                </v:group>
                <v:roundrect id="_x0000_s2266" style="height:109;left:2640;position:absolute;top:3411;visibility:visible;width:584" arcsize="10725f"/>
              </v:group>
              <v:group id="_x0000_s2267" style="height:474;left:6355;position:absolute;top:8489;width:71" coordorigin="2307,8919" coordsize="175,688">
                <v:shape id="_x0000_s2268" style="height:688;left:2307;position:absolute;rotation:17;top:8919;width:123" coordsize="123,688" path="m27,c13,160,,321,5,409c10,497,45,493,59,527c73,561,80,586,91,613c102,640,112,664,123,688e" filled="f">
                  <v:stroke dashstyle="dash"/>
                  <v:path arrowok="t"/>
                </v:shape>
                <v:shape id="_x0000_s2269" style="height:688;left:2359;position:absolute;rotation:14;top:8919;width:123" coordsize="123,688" path="m27,c13,160,,321,5,409c10,497,45,493,59,527c73,561,80,586,91,613c102,640,112,664,123,688e" filled="f">
                  <v:stroke dashstyle="dash"/>
                  <v:path arrowok="t"/>
                </v:shape>
              </v:group>
            </v:group>
            <v:group id="_x0000_s2270" style="height:1059;left:8026;position:absolute;top:8536;width:536" coordorigin="8090,8045" coordsize="594,1174">
              <v:group id="_x0000_s2271" style="height:703;left:8090;position:absolute;top:8516;width:594" coordorigin="1936,10524" coordsize="711,793">
                <v:roundrect id="_x0000_s2272" style="height:24;left:2536;position:absolute;rotation:1968487fd;top:10599;width:111" arcsize="10923f"/>
                <v:roundrect id="_x0000_s2273" style="height:24;left:1936;position:absolute;top:10573;width:616" arcsize="10923f"/>
                <v:rect id="_x0000_s2274" style="height:118;left:2468;position:absolute;top:10524;width:112" stroked="f"/>
                <v:shape id="_x0000_s2275" style="height:237;left:1948;mso-wrap-distance-bottom:0;mso-wrap-distance-left:9;mso-wrap-distance-right:9;mso-wrap-distance-top:0;mso-wrap-style:square;position:absolute;top:10582;v-text-anchor:top;width:25" coordsize="26,285" path="m25,285c25,264,25,243,25,225c25,207,26,199,25,175,24,151,22,103,20,80,18,57,18,48,15,35,12,22,6,11,,e" filled="f">
                  <v:path arrowok="t"/>
                </v:shape>
                <v:shape id="_x0000_s2276" style="height:34;left:2432;mso-wrap-distance-bottom:0;mso-wrap-distance-left:9;mso-wrap-distance-right:9;mso-wrap-distance-top:0;mso-wrap-style:square;position:absolute;top:10586;v-text-anchor:top;width:153" coordsize="155,40" path="m,c27,1,54,3,80,10c106,17,130,28,155,40e" filled="f">
                  <v:path arrowok="t"/>
                </v:shape>
                <v:shape id="_x0000_s2277" style="height:33;left:2452;mso-wrap-distance-bottom:0;mso-wrap-distance-left:9;mso-wrap-distance-right:9;mso-wrap-distance-top:0;mso-wrap-style:square;position:absolute;top:10566;v-text-anchor:top;width:153" coordsize="155,40" path="m,c27,1,54,3,80,10c106,17,130,28,155,40e" filled="f">
                  <v:path arrowok="t"/>
                </v:shape>
                <v:shape id="_x0000_s2278" style="height:142;left:2529;mso-wrap-distance-bottom:0;mso-wrap-distance-left:9;mso-wrap-distance-right:9;mso-wrap-distance-top:0;mso-wrap-style:square;position:absolute;top:10640;v-text-anchor:top;width:101" coordsize="102,170" path="m2,170c1,150,,130,2,110,4,90,8,66,17,50,26,34,43,23,57,15,71,7,86,3,102,e" filled="f">
                  <v:path arrowok="t"/>
                </v:shape>
                <v:line id="_x0000_s2279" style="position:absolute" from="1972,10806" to="1973,11206" o:allowoverlap="f"/>
                <v:line id="_x0000_s2280" style="flip:x;position:absolute;rotation:1" from="2524,10744" to="2533,11206" o:allowoverlap="f"/>
                <v:shape id="_x0000_s2281" style="height:131;left:1938;mso-wrap-distance-bottom:0;mso-wrap-distance-left:9;mso-wrap-distance-right:9;mso-wrap-distance-top:0;mso-wrap-style:square;position:absolute;top:11186;v-text-anchor:top;width:598" coordsize="484,126" o:allowoverlap="f" path="m28,19c35,34,,98,71,112c142,126,387,124,454,105hhc484,82,472,22,476,hbe" filled="f">
                  <v:path arrowok="t"/>
                </v:shape>
              </v:group>
              <v:group id="_x0000_s2282" style="height:108;left:8142;position:absolute;top:9099;width:440" coordorigin="2604,1797" coordsize="547,376">
                <v:group id="_x0000_s2283" style="height:14;left:2604;position:absolute;top:1797;width:547" coordorigin="2499,5805" coordsize="528,9">
                  <v:line id="_x0000_s2284" style="position:absolute" from="2535,5814" to="2989,5814"/>
                  <v:shape id="_x0000_s2285" style="height:9;left:2985;mso-wrap-distance-bottom:0;mso-wrap-distance-left:9;mso-wrap-distance-right:9;mso-wrap-distance-top:0;mso-wrap-style:square;position:absolute;top:5805;v-text-anchor:top;width:42" coordsize="42,9" path="m,9c5,8,11,7,18,6,25,5,33,2,42,e" filled="f">
                    <v:path arrowok="t"/>
                  </v:shape>
                  <v:shape id="_x0000_s2286" style="flip:x;height:9;left:2499;mso-wrap-distance-bottom:0;mso-wrap-distance-left:9;mso-wrap-distance-right:9;mso-wrap-distance-top:0;mso-wrap-style:square;position:absolute;top:5805;v-text-anchor:top;width:42" coordsize="42,9" path="m,9c5,8,11,7,18,6,25,5,33,2,42,e" filled="f">
                    <v:path arrowok="t"/>
                  </v:shape>
                </v:group>
                <v:rect id="_x0000_s2287" style="height:358;left:2610;position:absolute;top:1815;width:513" fillcolor="black" stroked="f">
                  <v:fill r:id="rId5" o:title="横虚线" type="pattern"/>
                </v:rect>
              </v:group>
              <v:roundrect id="_x0000_s2288" style="height:1107;left:8274;position:absolute;top:8045;width:28" arcsize="0.5"/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_x0000_s2289" type="#_x0000_t103" style="height:193;left:8244;position:absolute;top:8953;width:313"/>
            </v:group>
          </v:group>
        </w:pict>
      </w:r>
      <w:r>
        <w:rPr>
          <w:rFonts w:hint="eastAsia"/>
        </w:rPr>
        <w:t>21</w:t>
      </w:r>
      <w:r>
        <w:rPr>
          <w:rFonts w:hint="eastAsia"/>
        </w:rPr>
        <w:t>．实验是学习化学的重要手段，请结合下图所示实验回答相应问题。</w:t>
      </w:r>
    </w:p>
    <w:tbl>
      <w:tblPr>
        <w:tblStyle w:val="TableGrid"/>
        <w:tblW w:w="0" w:type="auto"/>
        <w:tblInd w:w="392" w:type="dxa"/>
        <w:tblLook w:val="04A0"/>
      </w:tblPr>
      <w:tblGrid>
        <w:gridCol w:w="1559"/>
        <w:gridCol w:w="6095"/>
        <w:gridCol w:w="1809"/>
      </w:tblGrid>
      <w:tr w:rsidTr="006E335F">
        <w:tblPrEx>
          <w:tblW w:w="0" w:type="auto"/>
          <w:tblInd w:w="392" w:type="dxa"/>
          <w:tblLook w:val="04A0"/>
        </w:tblPrEx>
        <w:tc>
          <w:tcPr>
            <w:tcW w:w="1559" w:type="dxa"/>
          </w:tcPr>
          <w:p w:rsidR="00A172B0" w:rsidP="006E335F">
            <w:pPr>
              <w:rPr>
                <w:rFonts w:hint="eastAsia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pict>
                <v:group id="_x0000_s2290" style="height:61.5pt;margin-left:5.95pt;margin-top:8.65pt;position:absolute;width:61.9pt;z-index:251667456" coordorigin="2580,8394" coordsize="1241,1233">
                  <v:shape id="_x0000_s2291" type="#_x0000_t202" style="height:535;left:3124;position:absolute;top:8427;width:552" stroked="f">
                    <v:textbox>
                      <w:txbxContent>
                        <w:p w:rsidR="00A172B0" w:rsidP="00A172B0">
                          <w:pPr>
                            <w:ind w:left="210" w:hanging="294" w:hangingChars="140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sz w:val="15"/>
                              <w:szCs w:val="15"/>
                            </w:rPr>
                            <w:t>CO</w:t>
                          </w:r>
                          <w:r>
                            <w:rPr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group id="_x0000_s2292" style="height:646;left:2580;position:absolute;top:8967;width:579" coordorigin="1936,10524" coordsize="711,793">
                    <v:roundrect id="_x0000_s2293" style="height:24;left:2536;position:absolute;rotation:1968487fd;top:10599;width:111" arcsize="10923f"/>
                    <v:roundrect id="_x0000_s2294" style="height:24;left:1936;position:absolute;top:10573;width:616" arcsize="10923f"/>
                    <v:rect id="_x0000_s2295" style="height:118;left:2468;position:absolute;top:10524;width:112" stroked="f"/>
                    <v:shape id="_x0000_s2296" style="height:237;left:1948;mso-wrap-distance-bottom:0;mso-wrap-distance-left:9;mso-wrap-distance-right:9;mso-wrap-distance-top:0;mso-wrap-style:square;position:absolute;top:10582;v-text-anchor:top;width:25" coordsize="26,285" path="m25,285c25,264,25,243,25,225c25,207,26,199,25,175,24,151,22,103,20,80,18,57,18,48,15,35,12,22,6,11,,e" filled="f">
                      <v:path arrowok="t"/>
                    </v:shape>
                    <v:shape id="_x0000_s2297" style="height:34;left:2432;mso-wrap-distance-bottom:0;mso-wrap-distance-left:9;mso-wrap-distance-right:9;mso-wrap-distance-top:0;mso-wrap-style:square;position:absolute;top:10586;v-text-anchor:top;width:153" coordsize="155,40" path="m,c27,1,54,3,80,10c106,17,130,28,155,40e" filled="f">
                      <v:path arrowok="t"/>
                    </v:shape>
                    <v:shape id="_x0000_s2298" style="height:33;left:2452;mso-wrap-distance-bottom:0;mso-wrap-distance-left:9;mso-wrap-distance-right:9;mso-wrap-distance-top:0;mso-wrap-style:square;position:absolute;top:10566;v-text-anchor:top;width:153" coordsize="155,40" path="m,c27,1,54,3,80,10c106,17,130,28,155,40e" filled="f">
                      <v:path arrowok="t"/>
                    </v:shape>
                    <v:shape id="_x0000_s2299" style="height:142;left:2529;mso-wrap-distance-bottom:0;mso-wrap-distance-left:9;mso-wrap-distance-right:9;mso-wrap-distance-top:0;mso-wrap-style:square;position:absolute;top:10640;v-text-anchor:top;width:101" coordsize="102,170" path="m2,170c1,150,,130,2,110,4,90,8,66,17,50,26,34,43,23,57,15,71,7,86,3,102,e" filled="f">
                      <v:path arrowok="t"/>
                    </v:shape>
                    <v:line id="_x0000_s2300" style="position:absolute" from="1972,10806" to="1973,11206" o:allowoverlap="f"/>
                    <v:line id="_x0000_s2301" style="flip:x;position:absolute;rotation:1" from="2524,10744" to="2533,11206" o:allowoverlap="f"/>
                    <v:shape id="_x0000_s2302" style="height:131;left:1938;mso-wrap-distance-bottom:0;mso-wrap-distance-left:9;mso-wrap-distance-right:9;mso-wrap-distance-top:0;mso-wrap-style:square;position:absolute;top:11186;v-text-anchor:top;width:598" coordsize="484,126" o:allowoverlap="f" path="m28,19c35,34,,98,71,112c142,126,387,124,454,105hhc484,82,472,22,476,hbe" filled="f">
                      <v:path arrowok="t"/>
                    </v:shape>
                  </v:group>
                  <v:group id="_x0000_s2303" style="height:923;left:3082;position:absolute;rotation:16039616fd;top:8210;width:555" coordorigin="4200,10452" coordsize="757,1133">
                    <v:roundrect id="_x0000_s2304" style="height:31;left:4356;position:absolute;top:10452;width:460" arcsize="0.5" strokecolor="#333"/>
                    <v:shape id="_x0000_s2305" style="height:114;left:4200;mso-wrap-distance-bottom:0;mso-wrap-distance-left:9;mso-wrap-distance-right:9;mso-wrap-distance-top:0;mso-wrap-style:square;position:absolute;top:11471;v-text-anchor:top;width:757" coordsize="757,114" path="m27,22hdc39,76,,94,98,103hhc196,112,602,114,709,97,757,75,738,20,744,hde" filled="f" strokecolor="#333">
                      <v:path arrowok="t"/>
                    </v:shape>
                    <v:line id="_x0000_s2306" style="position:absolute" from="4228,10890" to="4228,11520" strokecolor="#333"/>
                    <v:line id="_x0000_s2307" style="position:absolute" from="4944,10890" to="4944,11475" strokecolor="#333"/>
                    <v:shape id="_x0000_s2308" style="flip:x;height:458;left:4788;mso-wrap-distance-bottom:0;mso-wrap-distance-left:9;mso-wrap-distance-right:9;mso-wrap-distance-top:0;mso-wrap-style:square;position:absolute;top:10467;v-text-anchor:top;width:162" coordsize="162,458" path="m135,hhc144,21,151,82,153,117hbc156,153,162,198,153,213hhc144,228,66,233,42,252,18,271,12,272,6,306hbc,340,8,426,8,458hhe" filled="f" strokecolor="#333">
                      <v:path arrowok="t"/>
                    </v:shape>
                    <v:shape id="_x0000_s2309" style="height:458;left:4221;mso-wrap-distance-bottom:0;mso-wrap-distance-left:9;mso-wrap-distance-right:9;mso-wrap-distance-top:0;mso-wrap-style:square;position:absolute;top:10470;v-text-anchor:top;width:162" coordsize="162,458" path="m135,hhc144,21,151,82,153,117hbc156,153,162,198,153,213hhc144,228,66,233,42,252,18,271,12,272,6,306hbc,340,8,426,8,458hhe" filled="f" strokecolor="#333">
                      <v:path arrowok="t"/>
                    </v:shape>
                  </v:group>
                  <v:rect id="_x0000_s2310" style="flip:x;height:58;left:2598;position:absolute;rotation:-4245675fd;top:8653;width:500"/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_x0000_s2311" type="#_x0000_t34" style="flip:x;height:166;left:2512;position:absolute;rotation:90;top:9356;width:376" o:connectortype="elbow" adj=",1000165,-117070"/>
                  <v:group id="_x0000_s2312" style="height:231;left:2647;position:absolute;top:9217;width:99" coordorigin="4724,9296" coordsize="89,359">
                    <v:rect id="_x0000_s2313" style="height:198;left:4739;position:absolute;top:9457;width:74"/>
                    <v:shape id="_x0000_s2314" style="height:179;left:4724;position:absolute;top:9296;width:85" coordsize="99,208" path="m36,hdc,108,13,42,26,204c47,200,75,208,90,193c99,184,61,184,58,172,57,168,77,84,79,75,76,64,77,51,69,43,27,,15,44,36,xe">
                      <v:path arrowok="t"/>
                    </v:shape>
                  </v:group>
                  <v:group id="_x0000_s2315" style="height:231;left:2813;position:absolute;top:9365;width:99" coordorigin="4724,9296" coordsize="89,359">
                    <v:rect id="_x0000_s2316" style="height:198;left:4739;position:absolute;top:9457;width:74"/>
                    <v:shape id="_x0000_s2317" style="height:179;left:4724;position:absolute;top:9296;width:85" coordsize="99,208" path="m36,hdc,108,13,42,26,204c47,200,75,208,90,193c99,184,61,184,58,172,57,168,77,84,79,75,76,64,77,51,69,43,27,,15,44,36,xe">
                      <v:path arrowok="t"/>
                    </v:shape>
                  </v:group>
                </v:group>
              </w:pict>
            </w:r>
          </w:p>
          <w:p w:rsidR="00A172B0" w:rsidP="006E335F">
            <w:pPr>
              <w:rPr>
                <w:rFonts w:hint="eastAsia"/>
              </w:rPr>
            </w:pPr>
          </w:p>
          <w:p w:rsidR="00A172B0" w:rsidP="006E335F">
            <w:pPr>
              <w:rPr>
                <w:rFonts w:hint="eastAsia"/>
              </w:rPr>
            </w:pPr>
          </w:p>
          <w:p w:rsidR="00A172B0" w:rsidP="006E335F">
            <w:pPr>
              <w:rPr>
                <w:rFonts w:hint="eastAsia"/>
              </w:rPr>
            </w:pPr>
          </w:p>
          <w:p w:rsidR="00A172B0" w:rsidP="006E335F">
            <w:pPr>
              <w:rPr>
                <w:rFonts w:hint="eastAsia"/>
              </w:rPr>
            </w:pPr>
          </w:p>
          <w:p w:rsidR="00A172B0" w:rsidP="006E335F">
            <w:pPr>
              <w:jc w:val="both"/>
            </w:pPr>
          </w:p>
        </w:tc>
        <w:tc>
          <w:tcPr>
            <w:tcW w:w="6095" w:type="dxa"/>
          </w:tcPr>
          <w:p w:rsidR="00A172B0" w:rsidP="006E335F">
            <w:r>
              <w:rPr>
                <w:rFonts w:ascii="宋体" w:hAnsi="宋体" w:cs="宋体"/>
                <w:kern w:val="0"/>
                <w:sz w:val="24"/>
                <w:szCs w:val="24"/>
              </w:rPr>
              <w:pict>
                <v:group id="_x0000_s2318" style="height:59.6pt;margin-left:82.4pt;margin-top:395.05pt;position:absolute;width:53.5pt;z-index:251669504" coordorigin="1820,8126" coordsize="1070,1192">
                  <v:group id="_x0000_s2319" style="height:217;left:1922;position:absolute;top:9059;width:468" coordorigin="2308,9092" coordsize="468,217">
                    <v:group id="_x0000_s2320" style="height:120;left:2308;position:absolute;top:9103;width:197" coordorigin="9213,3256" coordsize="197,120">
                      <v:shape id="_x0000_s2321" style="flip:y;height:53;left:9217;position:absolute;top:3296;width:45" coordsize="57,67" path="m33,67c45,64,57,62,57,52,57,42,39,8,30,4,21,,6,18,3,28,,38,7,51,15,64c15,64,33,67,33,67xe" filled="f">
                        <v:path arrowok="t"/>
                      </v:shape>
                      <v:shape id="_x0000_s2322" style="flip:y;height:48;left:9224;position:absolute;top:3328;width:52" coordsize="65,61" path="m13,56c23,61,57,52,61,44,65,36,47,10,37,5,27,,8,9,4,17,,25,3,51,13,56xe">
                        <v:path arrowok="t"/>
                      </v:shape>
                      <v:oval id="_x0000_s2323" style="flip:y;height:69;left:9213;position:absolute;top:3256;width:49"/>
                      <v:shape id="_x0000_s2324" style="flip:y;height:94;left:9299;position:absolute;top:3277;width:78" coordsize="65,61" path="m13,56c23,61,57,52,61,44,65,36,47,10,37,5,27,,8,9,4,17,,25,3,51,13,56xe">
                        <v:path arrowok="t"/>
                      </v:shape>
                      <v:shape id="_x0000_s2325" style="flip:y;height:94;left:9271;position:absolute;top:3275;width:71" coordsize="65,61" path="m13,56c23,61,57,52,61,44,65,36,47,10,37,5,27,,8,9,4,17,,25,3,51,13,56xe">
                        <v:path arrowok="t"/>
                      </v:shape>
                      <v:shape id="_x0000_s2326" style="flip:y;height:94;left:9339;position:absolute;top:3266;width:71" coordsize="65,61" path="m13,56c23,61,57,52,61,44,65,36,47,10,37,5,27,,8,9,4,17,,25,3,51,13,56xe">
                        <v:path arrowok="t"/>
                      </v:shape>
                    </v:group>
                    <v:group id="_x0000_s2327" style="height:120;left:2579;position:absolute;top:9092;width:197" coordorigin="9213,3256" coordsize="197,120">
                      <v:shape id="_x0000_s2328" style="flip:y;height:53;left:9217;position:absolute;top:3296;width:45" coordsize="57,67" path="m33,67c45,64,57,62,57,52,57,42,39,8,30,4,21,,6,18,3,28,,38,7,51,15,64c15,64,33,67,33,67xe" filled="f">
                        <v:path arrowok="t"/>
                      </v:shape>
                      <v:shape id="_x0000_s2329" style="flip:y;height:48;left:9224;position:absolute;top:3328;width:52" coordsize="65,61" path="m13,56c23,61,57,52,61,44,65,36,47,10,37,5,27,,8,9,4,17,,25,3,51,13,56xe">
                        <v:path arrowok="t"/>
                      </v:shape>
                      <v:oval id="_x0000_s2330" style="flip:y;height:69;left:9213;position:absolute;top:3256;width:49"/>
                      <v:shape id="_x0000_s2331" style="flip:y;height:94;left:9299;position:absolute;top:3277;width:78" coordsize="65,61" path="m13,56c23,61,57,52,61,44,65,36,47,10,37,5,27,,8,9,4,17,,25,3,51,13,56xe">
                        <v:path arrowok="t"/>
                      </v:shape>
                      <v:shape id="_x0000_s2332" style="flip:y;height:94;left:9271;position:absolute;top:3275;width:71" coordsize="65,61" path="m13,56c23,61,57,52,61,44,65,36,47,10,37,5,27,,8,9,4,17,,25,3,51,13,56xe">
                        <v:path arrowok="t"/>
                      </v:shape>
                      <v:shape id="_x0000_s2333" style="flip:y;height:94;left:9339;position:absolute;top:3266;width:71" coordsize="65,61" path="m13,56c23,61,57,52,61,44,65,36,47,10,37,5,27,,8,9,4,17,,25,3,51,13,56xe">
                        <v:path arrowok="t"/>
                      </v:shape>
                    </v:group>
                    <v:group id="_x0000_s2334" style="height:120;left:2416;position:absolute;top:9189;width:197" coordorigin="9213,3256" coordsize="197,120">
                      <v:shape id="_x0000_s2335" style="flip:y;height:53;left:9217;position:absolute;top:3296;width:45" coordsize="57,67" path="m33,67c45,64,57,62,57,52,57,42,39,8,30,4,21,,6,18,3,28,,38,7,51,15,64c15,64,33,67,33,67xe" filled="f">
                        <v:path arrowok="t"/>
                      </v:shape>
                      <v:shape id="_x0000_s2336" style="flip:y;height:48;left:9224;position:absolute;top:3328;width:52" coordsize="65,61" path="m13,56c23,61,57,52,61,44,65,36,47,10,37,5,27,,8,9,4,17,,25,3,51,13,56xe">
                        <v:path arrowok="t"/>
                      </v:shape>
                      <v:oval id="_x0000_s2337" style="flip:y;height:69;left:9213;position:absolute;top:3256;width:49"/>
                      <v:shape id="_x0000_s2338" style="flip:y;height:94;left:9299;position:absolute;top:3277;width:78" coordsize="65,61" path="m13,56c23,61,57,52,61,44,65,36,47,10,37,5,27,,8,9,4,17,,25,3,51,13,56xe">
                        <v:path arrowok="t"/>
                      </v:shape>
                      <v:shape id="_x0000_s2339" style="flip:y;height:94;left:9271;position:absolute;top:3275;width:71" coordsize="65,61" path="m13,56c23,61,57,52,61,44,65,36,47,10,37,5,27,,8,9,4,17,,25,3,51,13,56xe">
                        <v:path arrowok="t"/>
                      </v:shape>
                      <v:shape id="_x0000_s2340" style="flip:y;height:94;left:9339;position:absolute;top:3266;width:71" coordsize="65,61" path="m13,56c23,61,57,52,61,44,65,36,47,10,37,5,27,,8,9,4,17,,25,3,51,13,56xe">
                        <v:path arrowok="t"/>
                      </v:shape>
                    </v:group>
                  </v:group>
                  <v:group id="_x0000_s2341" style="height:1192;left:1820;position:absolute;top:8126;width:1070" coordorigin="3140,8126" coordsize="1073,1195">
                    <v:group id="_x0000_s2342" style="height:1016;left:3140;position:absolute;top:8305;width:613" coordorigin="2183,8305" coordsize="613,1016">
                      <v:group id="_x0000_s2343" style="height:1016;left:2183;position:absolute;top:8305;width:613" coordorigin="4200,10452" coordsize="757,1133">
                        <v:roundrect id="_x0000_s2344" style="height:31;left:4356;position:absolute;top:10452;width:460" arcsize="0.5" strokecolor="#333"/>
                        <v:shape id="_x0000_s2345" style="height:114;left:4200;mso-wrap-distance-bottom:0;mso-wrap-distance-left:9;mso-wrap-distance-right:9;mso-wrap-distance-top:0;mso-wrap-style:square;position:absolute;top:11471;v-text-anchor:top;width:757" coordsize="757,114" path="m27,22hdc39,76,,94,98,103hhc196,112,602,114,709,97,757,75,738,20,744,hde" filled="f" strokecolor="#333">
                          <v:path arrowok="t"/>
                        </v:shape>
                        <v:line id="_x0000_s2346" style="position:absolute" from="4228,10890" to="4228,11520" strokecolor="#333"/>
                        <v:line id="_x0000_s2347" style="position:absolute" from="4944,10890" to="4944,11475" strokecolor="#333"/>
                        <v:shape id="_x0000_s2348" style="flip:x;height:458;left:4788;mso-wrap-distance-bottom:0;mso-wrap-distance-left:9;mso-wrap-distance-right:9;mso-wrap-distance-top:0;mso-wrap-style:square;position:absolute;top:10467;v-text-anchor:top;width:162" coordsize="162,458" path="m135,hhc144,21,151,82,153,117hbc156,153,162,198,153,213hhc144,228,66,233,42,252,18,271,12,272,6,306hbc,340,8,426,8,458hhe" filled="f" strokecolor="#333">
                          <v:path arrowok="t"/>
                        </v:shape>
                        <v:shape id="_x0000_s2349" style="height:458;left:4221;mso-wrap-distance-bottom:0;mso-wrap-distance-left:9;mso-wrap-distance-right:9;mso-wrap-distance-top:0;mso-wrap-style:square;position:absolute;top:10470;v-text-anchor:top;width:162" coordsize="162,458" path="m135,hhc144,21,151,82,153,117hbc156,153,162,198,153,213hhc144,228,66,233,42,252,18,271,12,272,6,306hbc,340,8,426,8,458hhe" filled="f" strokecolor="#333">
                          <v:path arrowok="t"/>
                        </v:shape>
                      </v:group>
                      <v:group id="_x0000_s2350" style="height:120;left:2405;position:absolute;top:9038;width:197" coordorigin="9213,3256" coordsize="197,120">
                        <v:shape id="_x0000_s2351" style="flip:y;height:53;left:9217;position:absolute;top:3296;width:45" coordsize="57,67" path="m33,67c45,64,57,62,57,52,57,42,39,8,30,4,21,,6,18,3,28,,38,7,51,15,64c15,64,33,67,33,67xe" filled="f">
                          <v:path arrowok="t"/>
                        </v:shape>
                        <v:shape id="_x0000_s2352" style="flip:y;height:48;left:9224;position:absolute;top:3328;width:52" coordsize="65,61" path="m13,56c23,61,57,52,61,44,65,36,47,10,37,5,27,,8,9,4,17,,25,3,51,13,56xe">
                          <v:path arrowok="t"/>
                        </v:shape>
                        <v:oval id="_x0000_s2353" style="flip:y;height:69;left:9213;position:absolute;top:3256;width:49"/>
                        <v:shape id="_x0000_s2354" style="flip:y;height:94;left:9299;position:absolute;top:3277;width:78" coordsize="65,61" path="m13,56c23,61,57,52,61,44,65,36,47,10,37,5,27,,8,9,4,17,,25,3,51,13,56xe">
                          <v:path arrowok="t"/>
                        </v:shape>
                        <v:shape id="_x0000_s2355" style="flip:y;height:94;left:9271;position:absolute;top:3275;width:71" coordsize="65,61" path="m13,56c23,61,57,52,61,44,65,36,47,10,37,5,27,,8,9,4,17,,25,3,51,13,56xe">
                          <v:path arrowok="t"/>
                        </v:shape>
                        <v:shape id="_x0000_s2356" style="flip:y;height:94;left:9339;position:absolute;top:3266;width:71" coordsize="65,61" path="m13,56c23,61,57,52,61,44,65,36,47,10,37,5,27,,8,9,4,17,,25,3,51,13,56xe">
                          <v:path arrowok="t"/>
                        </v:shape>
                      </v:group>
                      <v:group id="_x0000_s2357" style="height:120;left:2234;position:absolute;top:9072;width:197" coordorigin="9213,3256" coordsize="197,120">
                        <v:shape id="_x0000_s2358" style="flip:y;height:53;left:9217;position:absolute;top:3296;width:45" coordsize="57,67" path="m33,67c45,64,57,62,57,52,57,42,39,8,30,4,21,,6,18,3,28,,38,7,51,15,64c15,64,33,67,33,67xe" filled="f">
                          <v:path arrowok="t"/>
                        </v:shape>
                        <v:shape id="_x0000_s2359" style="flip:y;height:48;left:9224;position:absolute;top:3328;width:52" coordsize="65,61" path="m13,56c23,61,57,52,61,44,65,36,47,10,37,5,27,,8,9,4,17,,25,3,51,13,56xe">
                          <v:path arrowok="t"/>
                        </v:shape>
                        <v:oval id="_x0000_s2360" style="flip:y;height:69;left:9213;position:absolute;top:3256;width:49"/>
                        <v:shape id="_x0000_s2361" style="flip:y;height:94;left:9299;position:absolute;top:3277;width:78" coordsize="65,61" path="m13,56c23,61,57,52,61,44,65,36,47,10,37,5,27,,8,9,4,17,,25,3,51,13,56xe">
                          <v:path arrowok="t"/>
                        </v:shape>
                        <v:shape id="_x0000_s2362" style="flip:y;height:94;left:9271;position:absolute;top:3275;width:71" coordsize="65,61" path="m13,56c23,61,57,52,61,44,65,36,47,10,37,5,27,,8,9,4,17,,25,3,51,13,56xe">
                          <v:path arrowok="t"/>
                        </v:shape>
                        <v:shape id="_x0000_s2363" style="flip:y;height:94;left:9339;position:absolute;top:3266;width:71" coordsize="65,61" path="m13,56c23,61,57,52,61,44,65,36,47,10,37,5,27,,8,9,4,17,,25,3,51,13,56xe">
                          <v:path arrowok="t"/>
                        </v:shape>
                      </v:group>
                      <v:group id="_x0000_s2364" style="height:120;left:2556;position:absolute;top:9028;width:197" coordorigin="9213,3256" coordsize="197,120">
                        <v:shape id="_x0000_s2365" style="flip:y;height:53;left:9217;position:absolute;top:3296;width:45" coordsize="57,67" path="m33,67c45,64,57,62,57,52,57,42,39,8,30,4,21,,6,18,3,28,,38,7,51,15,64c15,64,33,67,33,67xe" filled="f">
                          <v:path arrowok="t"/>
                        </v:shape>
                        <v:shape id="_x0000_s2366" style="flip:y;height:48;left:9224;position:absolute;top:3328;width:52" coordsize="65,61" path="m13,56c23,61,57,52,61,44,65,36,47,10,37,5,27,,8,9,4,17,,25,3,51,13,56xe">
                          <v:path arrowok="t"/>
                        </v:shape>
                        <v:oval id="_x0000_s2367" style="flip:y;height:69;left:9213;position:absolute;top:3256;width:49"/>
                        <v:shape id="_x0000_s2368" style="flip:y;height:94;left:9299;position:absolute;top:3277;width:78" coordsize="65,61" path="m13,56c23,61,57,52,61,44,65,36,47,10,37,5,27,,8,9,4,17,,25,3,51,13,56xe">
                          <v:path arrowok="t"/>
                        </v:shape>
                        <v:shape id="_x0000_s2369" style="flip:y;height:94;left:9271;position:absolute;top:3275;width:71" coordsize="65,61" path="m13,56c23,61,57,52,61,44,65,36,47,10,37,5,27,,8,9,4,17,,25,3,51,13,56xe">
                          <v:path arrowok="t"/>
                        </v:shape>
                        <v:shape id="_x0000_s2370" style="flip:y;height:94;left:9339;position:absolute;top:3266;width:71" coordsize="65,61" path="m13,56c23,61,57,52,61,44,65,36,47,10,37,5,27,,8,9,4,17,,25,3,51,13,56xe">
                          <v:path arrowok="t"/>
                        </v:shape>
                      </v:group>
                      <v:group id="_x0000_s2371" style="height:120;left:2234;position:absolute;top:9189;width:197" coordorigin="9213,3256" coordsize="197,120">
                        <v:shape id="_x0000_s2372" style="flip:y;height:53;left:9217;position:absolute;top:3296;width:45" coordsize="57,67" path="m33,67c45,64,57,62,57,52,57,42,39,8,30,4,21,,6,18,3,28,,38,7,51,15,64c15,64,33,67,33,67xe" filled="f">
                          <v:path arrowok="t"/>
                        </v:shape>
                        <v:shape id="_x0000_s2373" style="flip:y;height:48;left:9224;position:absolute;top:3328;width:52" coordsize="65,61" path="m13,56c23,61,57,52,61,44,65,36,47,10,37,5,27,,8,9,4,17,,25,3,51,13,56xe">
                          <v:path arrowok="t"/>
                        </v:shape>
                        <v:oval id="_x0000_s2374" style="flip:y;height:69;left:9213;position:absolute;top:3256;width:49"/>
                        <v:shape id="_x0000_s2375" style="flip:y;height:94;left:9299;position:absolute;top:3277;width:78" coordsize="65,61" path="m13,56c23,61,57,52,61,44,65,36,47,10,37,5,27,,8,9,4,17,,25,3,51,13,56xe">
                          <v:path arrowok="t"/>
                        </v:shape>
                        <v:shape id="_x0000_s2376" style="flip:y;height:94;left:9271;position:absolute;top:3275;width:71" coordsize="65,61" path="m13,56c23,61,57,52,61,44,65,36,47,10,37,5,27,,8,9,4,17,,25,3,51,13,56xe">
                          <v:path arrowok="t"/>
                        </v:shape>
                        <v:shape id="_x0000_s2377" style="flip:y;height:94;left:9339;position:absolute;top:3266;width:71" coordsize="65,61" path="m13,56c23,61,57,52,61,44,65,36,47,10,37,5,27,,8,9,4,17,,25,3,51,13,56xe">
                          <v:path arrowok="t"/>
                        </v:shape>
                      </v:group>
                      <v:group id="_x0000_s2378" style="height:120;left:2569;position:absolute;top:9179;width:197" coordorigin="9213,3256" coordsize="197,120">
                        <v:shape id="_x0000_s2379" style="flip:y;height:53;left:9217;position:absolute;top:3296;width:45" coordsize="57,67" path="m33,67c45,64,57,62,57,52,57,42,39,8,30,4,21,,6,18,3,28,,38,7,51,15,64c15,64,33,67,33,67xe" filled="f">
                          <v:path arrowok="t"/>
                        </v:shape>
                        <v:shape id="_x0000_s2380" style="flip:y;height:48;left:9224;position:absolute;top:3328;width:52" coordsize="65,61" path="m13,56c23,61,57,52,61,44,65,36,47,10,37,5,27,,8,9,4,17,,25,3,51,13,56xe">
                          <v:path arrowok="t"/>
                        </v:shape>
                        <v:oval id="_x0000_s2381" style="flip:y;height:69;left:9213;position:absolute;top:3256;width:49"/>
                        <v:shape id="_x0000_s2382" style="flip:y;height:94;left:9299;position:absolute;top:3277;width:78" coordsize="65,61" path="m13,56c23,61,57,52,61,44,65,36,47,10,37,5,27,,8,9,4,17,,25,3,51,13,56xe">
                          <v:path arrowok="t"/>
                        </v:shape>
                        <v:shape id="_x0000_s2383" style="flip:y;height:94;left:9271;position:absolute;top:3275;width:71" coordsize="65,61" path="m13,56c23,61,57,52,61,44,65,36,47,10,37,5,27,,8,9,4,17,,25,3,51,13,56xe">
                          <v:path arrowok="t"/>
                        </v:shape>
                        <v:shape id="_x0000_s2384" style="flip:y;height:94;left:9339;position:absolute;top:3266;width:71" coordsize="65,61" path="m13,56c23,61,57,52,61,44,65,36,47,10,37,5,27,,8,9,4,17,,25,3,51,13,56xe">
                          <v:path arrowok="t"/>
                        </v:shape>
                      </v:group>
                      <v:shape id="_x0000_s2385" type="#_x0000_t202" style="height:366;left:2223;position:absolute;top:8639;width:548">
                        <v:textbox>
                          <w:txbxContent>
                            <w:p w:rsidR="00A172B0" w:rsidP="00A172B0">
                              <w:r>
                                <w:rPr>
                                  <w:sz w:val="11"/>
                                  <w:szCs w:val="11"/>
                                </w:rPr>
                                <w:t>NaCl</w:t>
                              </w:r>
                            </w:p>
                          </w:txbxContent>
                        </v:textbox>
                      </v:shape>
                    </v:group>
                    <v:group id="_x0000_s2386" style="height:448;left:3304;position:absolute;top:8126;width:335" coordorigin="5120,8685" coordsize="335,448">
                      <v:shape id="_x0000_s2387" type="#_x0000_t7" style="height:375;left:5402;position:absolute;rotation:42;top:8685;width:53"/>
                      <v:oval id="_x0000_s2388" style="height:123;left:5120;position:absolute;rotation:-2064664fd;top:9010;width:213"/>
                    </v:group>
                    <v:group id="_x0000_s2389" style="height:161;left:3890;position:absolute;top:9060;width:323" coordorigin="4664,8436" coordsize="440,218">
                      <v:rect id="_x0000_s2390" style="height:71;left:4664;position:absolute;top:8583;width:440"/>
                      <v:shape id="_x0000_s2391" type="#_x0000_t8" style="height:150;left:4747;position:absolute;rotation:-180;top:8436;width:279"/>
                    </v:group>
                  </v:group>
                </v:group>
              </w:pic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pict>
                <v:group id="_x0000_s2392" style="height:59.6pt;margin-left:82.4pt;margin-top:395.05pt;position:absolute;width:53.5pt;z-index:251668480" coordorigin="1820,8126" coordsize="1070,1192">
                  <v:group id="_x0000_s2393" style="height:217;left:1922;position:absolute;top:9059;width:468" coordorigin="2308,9092" coordsize="468,217">
                    <v:group id="_x0000_s2394" style="height:120;left:2308;position:absolute;top:9103;width:197" coordorigin="9213,3256" coordsize="197,120">
                      <v:shape id="_x0000_s2395" style="flip:y;height:53;left:9217;position:absolute;top:3296;width:45" coordsize="57,67" path="m33,67c45,64,57,62,57,52,57,42,39,8,30,4,21,,6,18,3,28,,38,7,51,15,64c15,64,33,67,33,67xe" filled="f">
                        <v:path arrowok="t"/>
                      </v:shape>
                      <v:shape id="_x0000_s2396" style="flip:y;height:48;left:9224;position:absolute;top:3328;width:52" coordsize="65,61" path="m13,56c23,61,57,52,61,44,65,36,47,10,37,5,27,,8,9,4,17,,25,3,51,13,56xe">
                        <v:path arrowok="t"/>
                      </v:shape>
                      <v:oval id="_x0000_s2397" style="flip:y;height:69;left:9213;position:absolute;top:3256;width:49"/>
                      <v:shape id="_x0000_s2398" style="flip:y;height:94;left:9299;position:absolute;top:3277;width:78" coordsize="65,61" path="m13,56c23,61,57,52,61,44,65,36,47,10,37,5,27,,8,9,4,17,,25,3,51,13,56xe">
                        <v:path arrowok="t"/>
                      </v:shape>
                      <v:shape id="_x0000_s2399" style="flip:y;height:94;left:9271;position:absolute;top:3275;width:71" coordsize="65,61" path="m13,56c23,61,57,52,61,44,65,36,47,10,37,5,27,,8,9,4,17,,25,3,51,13,56xe">
                        <v:path arrowok="t"/>
                      </v:shape>
                      <v:shape id="_x0000_s2400" style="flip:y;height:94;left:9339;position:absolute;top:3266;width:71" coordsize="65,61" path="m13,56c23,61,57,52,61,44,65,36,47,10,37,5,27,,8,9,4,17,,25,3,51,13,56xe">
                        <v:path arrowok="t"/>
                      </v:shape>
                    </v:group>
                    <v:group id="_x0000_s2401" style="height:120;left:2579;position:absolute;top:9092;width:197" coordorigin="9213,3256" coordsize="197,120">
                      <v:shape id="_x0000_s2402" style="flip:y;height:53;left:9217;position:absolute;top:3296;width:45" coordsize="57,67" path="m33,67c45,64,57,62,57,52,57,42,39,8,30,4,21,,6,18,3,28,,38,7,51,15,64c15,64,33,67,33,67xe" filled="f">
                        <v:path arrowok="t"/>
                      </v:shape>
                      <v:shape id="_x0000_s2403" style="flip:y;height:48;left:9224;position:absolute;top:3328;width:52" coordsize="65,61" path="m13,56c23,61,57,52,61,44,65,36,47,10,37,5,27,,8,9,4,17,,25,3,51,13,56xe">
                        <v:path arrowok="t"/>
                      </v:shape>
                      <v:oval id="_x0000_s2404" style="flip:y;height:69;left:9213;position:absolute;top:3256;width:49"/>
                      <v:shape id="_x0000_s2405" style="flip:y;height:94;left:9299;position:absolute;top:3277;width:78" coordsize="65,61" path="m13,56c23,61,57,52,61,44,65,36,47,10,37,5,27,,8,9,4,17,,25,3,51,13,56xe">
                        <v:path arrowok="t"/>
                      </v:shape>
                      <v:shape id="_x0000_s2406" style="flip:y;height:94;left:9271;position:absolute;top:3275;width:71" coordsize="65,61" path="m13,56c23,61,57,52,61,44,65,36,47,10,37,5,27,,8,9,4,17,,25,3,51,13,56xe">
                        <v:path arrowok="t"/>
                      </v:shape>
                      <v:shape id="_x0000_s2407" style="flip:y;height:94;left:9339;position:absolute;top:3266;width:71" coordsize="65,61" path="m13,56c23,61,57,52,61,44,65,36,47,10,37,5,27,,8,9,4,17,,25,3,51,13,56xe">
                        <v:path arrowok="t"/>
                      </v:shape>
                    </v:group>
                    <v:group id="_x0000_s2408" style="height:120;left:2416;position:absolute;top:9189;width:197" coordorigin="9213,3256" coordsize="197,120">
                      <v:shape id="_x0000_s2409" style="flip:y;height:53;left:9217;position:absolute;top:3296;width:45" coordsize="57,67" path="m33,67c45,64,57,62,57,52,57,42,39,8,30,4,21,,6,18,3,28,,38,7,51,15,64c15,64,33,67,33,67xe" filled="f">
                        <v:path arrowok="t"/>
                      </v:shape>
                      <v:shape id="_x0000_s2410" style="flip:y;height:48;left:9224;position:absolute;top:3328;width:52" coordsize="65,61" path="m13,56c23,61,57,52,61,44,65,36,47,10,37,5,27,,8,9,4,17,,25,3,51,13,56xe">
                        <v:path arrowok="t"/>
                      </v:shape>
                      <v:oval id="_x0000_s2411" style="flip:y;height:69;left:9213;position:absolute;top:3256;width:49"/>
                      <v:shape id="_x0000_s2412" style="flip:y;height:94;left:9299;position:absolute;top:3277;width:78" coordsize="65,61" path="m13,56c23,61,57,52,61,44,65,36,47,10,37,5,27,,8,9,4,17,,25,3,51,13,56xe">
                        <v:path arrowok="t"/>
                      </v:shape>
                      <v:shape id="_x0000_s2413" style="flip:y;height:94;left:9271;position:absolute;top:3275;width:71" coordsize="65,61" path="m13,56c23,61,57,52,61,44,65,36,47,10,37,5,27,,8,9,4,17,,25,3,51,13,56xe">
                        <v:path arrowok="t"/>
                      </v:shape>
                      <v:shape id="_x0000_s2414" style="flip:y;height:94;left:9339;position:absolute;top:3266;width:71" coordsize="65,61" path="m13,56c23,61,57,52,61,44,65,36,47,10,37,5,27,,8,9,4,17,,25,3,51,13,56xe">
                        <v:path arrowok="t"/>
                      </v:shape>
                    </v:group>
                  </v:group>
                  <v:group id="_x0000_s2415" style="height:1192;left:1820;position:absolute;top:8126;width:1070" coordorigin="3140,8126" coordsize="1073,1195">
                    <v:group id="_x0000_s2416" style="height:1016;left:3140;position:absolute;top:8305;width:613" coordorigin="2183,8305" coordsize="613,1016">
                      <v:group id="_x0000_s2417" style="height:1016;left:2183;position:absolute;top:8305;width:613" coordorigin="4200,10452" coordsize="757,1133">
                        <v:roundrect id="_x0000_s2418" style="height:31;left:4356;position:absolute;top:10452;width:460" arcsize="0.5" strokecolor="#333"/>
                        <v:shape id="_x0000_s2419" style="height:114;left:4200;mso-wrap-distance-bottom:0;mso-wrap-distance-left:9;mso-wrap-distance-right:9;mso-wrap-distance-top:0;mso-wrap-style:square;position:absolute;top:11471;v-text-anchor:top;width:757" coordsize="757,114" path="m27,22hdc39,76,,94,98,103hhc196,112,602,114,709,97,757,75,738,20,744,hde" filled="f" strokecolor="#333">
                          <v:path arrowok="t"/>
                        </v:shape>
                        <v:line id="_x0000_s2420" style="position:absolute" from="4228,10890" to="4228,11520" strokecolor="#333"/>
                        <v:line id="_x0000_s2421" style="position:absolute" from="4944,10890" to="4944,11475" strokecolor="#333"/>
                        <v:shape id="_x0000_s2422" style="flip:x;height:458;left:4788;mso-wrap-distance-bottom:0;mso-wrap-distance-left:9;mso-wrap-distance-right:9;mso-wrap-distance-top:0;mso-wrap-style:square;position:absolute;top:10467;v-text-anchor:top;width:162" coordsize="162,458" path="m135,hhc144,21,151,82,153,117hbc156,153,162,198,153,213hhc144,228,66,233,42,252,18,271,12,272,6,306hbc,340,8,426,8,458hhe" filled="f" strokecolor="#333">
                          <v:path arrowok="t"/>
                        </v:shape>
                        <v:shape id="_x0000_s2423" style="height:458;left:4221;mso-wrap-distance-bottom:0;mso-wrap-distance-left:9;mso-wrap-distance-right:9;mso-wrap-distance-top:0;mso-wrap-style:square;position:absolute;top:10470;v-text-anchor:top;width:162" coordsize="162,458" path="m135,hhc144,21,151,82,153,117hbc156,153,162,198,153,213hhc144,228,66,233,42,252,18,271,12,272,6,306hbc,340,8,426,8,458hhe" filled="f" strokecolor="#333">
                          <v:path arrowok="t"/>
                        </v:shape>
                      </v:group>
                      <v:group id="_x0000_s2424" style="height:120;left:2405;position:absolute;top:9038;width:197" coordorigin="9213,3256" coordsize="197,120">
                        <v:shape id="_x0000_s2425" style="flip:y;height:53;left:9217;position:absolute;top:3296;width:45" coordsize="57,67" path="m33,67c45,64,57,62,57,52,57,42,39,8,30,4,21,,6,18,3,28,,38,7,51,15,64c15,64,33,67,33,67xe" filled="f">
                          <v:path arrowok="t"/>
                        </v:shape>
                        <v:shape id="_x0000_s2426" style="flip:y;height:48;left:9224;position:absolute;top:3328;width:52" coordsize="65,61" path="m13,56c23,61,57,52,61,44,65,36,47,10,37,5,27,,8,9,4,17,,25,3,51,13,56xe">
                          <v:path arrowok="t"/>
                        </v:shape>
                        <v:oval id="_x0000_s2427" style="flip:y;height:69;left:9213;position:absolute;top:3256;width:49"/>
                        <v:shape id="_x0000_s2428" style="flip:y;height:94;left:9299;position:absolute;top:3277;width:78" coordsize="65,61" path="m13,56c23,61,57,52,61,44,65,36,47,10,37,5,27,,8,9,4,17,,25,3,51,13,56xe">
                          <v:path arrowok="t"/>
                        </v:shape>
                        <v:shape id="_x0000_s2429" style="flip:y;height:94;left:9271;position:absolute;top:3275;width:71" coordsize="65,61" path="m13,56c23,61,57,52,61,44,65,36,47,10,37,5,27,,8,9,4,17,,25,3,51,13,56xe">
                          <v:path arrowok="t"/>
                        </v:shape>
                        <v:shape id="_x0000_s2430" style="flip:y;height:94;left:9339;position:absolute;top:3266;width:71" coordsize="65,61" path="m13,56c23,61,57,52,61,44,65,36,47,10,37,5,27,,8,9,4,17,,25,3,51,13,56xe">
                          <v:path arrowok="t"/>
                        </v:shape>
                      </v:group>
                      <v:group id="_x0000_s2431" style="height:120;left:2234;position:absolute;top:9072;width:197" coordorigin="9213,3256" coordsize="197,120">
                        <v:shape id="_x0000_s2432" style="flip:y;height:53;left:9217;position:absolute;top:3296;width:45" coordsize="57,67" path="m33,67c45,64,57,62,57,52,57,42,39,8,30,4,21,,6,18,3,28,,38,7,51,15,64c15,64,33,67,33,67xe" filled="f">
                          <v:path arrowok="t"/>
                        </v:shape>
                        <v:shape id="_x0000_s2433" style="flip:y;height:48;left:9224;position:absolute;top:3328;width:52" coordsize="65,61" path="m13,56c23,61,57,52,61,44,65,36,47,10,37,5,27,,8,9,4,17,,25,3,51,13,56xe">
                          <v:path arrowok="t"/>
                        </v:shape>
                        <v:oval id="_x0000_s2434" style="flip:y;height:69;left:9213;position:absolute;top:3256;width:49"/>
                        <v:shape id="_x0000_s2435" style="flip:y;height:94;left:9299;position:absolute;top:3277;width:78" coordsize="65,61" path="m13,56c23,61,57,52,61,44,65,36,47,10,37,5,27,,8,9,4,17,,25,3,51,13,56xe">
                          <v:path arrowok="t"/>
                        </v:shape>
                        <v:shape id="_x0000_s2436" style="flip:y;height:94;left:9271;position:absolute;top:3275;width:71" coordsize="65,61" path="m13,56c23,61,57,52,61,44,65,36,47,10,37,5,27,,8,9,4,17,,25,3,51,13,56xe">
                          <v:path arrowok="t"/>
                        </v:shape>
                        <v:shape id="_x0000_s2437" style="flip:y;height:94;left:9339;position:absolute;top:3266;width:71" coordsize="65,61" path="m13,56c23,61,57,52,61,44,65,36,47,10,37,5,27,,8,9,4,17,,25,3,51,13,56xe">
                          <v:path arrowok="t"/>
                        </v:shape>
                      </v:group>
                      <v:group id="_x0000_s2438" style="height:120;left:2556;position:absolute;top:9028;width:197" coordorigin="9213,3256" coordsize="197,120">
                        <v:shape id="_x0000_s2439" style="flip:y;height:53;left:9217;position:absolute;top:3296;width:45" coordsize="57,67" path="m33,67c45,64,57,62,57,52,57,42,39,8,30,4,21,,6,18,3,28,,38,7,51,15,64c15,64,33,67,33,67xe" filled="f">
                          <v:path arrowok="t"/>
                        </v:shape>
                        <v:shape id="_x0000_s2440" style="flip:y;height:48;left:9224;position:absolute;top:3328;width:52" coordsize="65,61" path="m13,56c23,61,57,52,61,44,65,36,47,10,37,5,27,,8,9,4,17,,25,3,51,13,56xe">
                          <v:path arrowok="t"/>
                        </v:shape>
                        <v:oval id="_x0000_s2441" style="flip:y;height:69;left:9213;position:absolute;top:3256;width:49"/>
                        <v:shape id="_x0000_s2442" style="flip:y;height:94;left:9299;position:absolute;top:3277;width:78" coordsize="65,61" path="m13,56c23,61,57,52,61,44,65,36,47,10,37,5,27,,8,9,4,17,,25,3,51,13,56xe">
                          <v:path arrowok="t"/>
                        </v:shape>
                        <v:shape id="_x0000_s2443" style="flip:y;height:94;left:9271;position:absolute;top:3275;width:71" coordsize="65,61" path="m13,56c23,61,57,52,61,44,65,36,47,10,37,5,27,,8,9,4,17,,25,3,51,13,56xe">
                          <v:path arrowok="t"/>
                        </v:shape>
                        <v:shape id="_x0000_s2444" style="flip:y;height:94;left:9339;position:absolute;top:3266;width:71" coordsize="65,61" path="m13,56c23,61,57,52,61,44,65,36,47,10,37,5,27,,8,9,4,17,,25,3,51,13,56xe">
                          <v:path arrowok="t"/>
                        </v:shape>
                      </v:group>
                      <v:group id="_x0000_s2445" style="height:120;left:2234;position:absolute;top:9189;width:197" coordorigin="9213,3256" coordsize="197,120">
                        <v:shape id="_x0000_s2446" style="flip:y;height:53;left:9217;position:absolute;top:3296;width:45" coordsize="57,67" path="m33,67c45,64,57,62,57,52,57,42,39,8,30,4,21,,6,18,3,28,,38,7,51,15,64c15,64,33,67,33,67xe" filled="f">
                          <v:path arrowok="t"/>
                        </v:shape>
                        <v:shape id="_x0000_s2447" style="flip:y;height:48;left:9224;position:absolute;top:3328;width:52" coordsize="65,61" path="m13,56c23,61,57,52,61,44,65,36,47,10,37,5,27,,8,9,4,17,,25,3,51,13,56xe">
                          <v:path arrowok="t"/>
                        </v:shape>
                        <v:oval id="_x0000_s2448" style="flip:y;height:69;left:9213;position:absolute;top:3256;width:49"/>
                        <v:shape id="_x0000_s2449" style="flip:y;height:94;left:9299;position:absolute;top:3277;width:78" coordsize="65,61" path="m13,56c23,61,57,52,61,44,65,36,47,10,37,5,27,,8,9,4,17,,25,3,51,13,56xe">
                          <v:path arrowok="t"/>
                        </v:shape>
                        <v:shape id="_x0000_s2450" style="flip:y;height:94;left:9271;position:absolute;top:3275;width:71" coordsize="65,61" path="m13,56c23,61,57,52,61,44,65,36,47,10,37,5,27,,8,9,4,17,,25,3,51,13,56xe">
                          <v:path arrowok="t"/>
                        </v:shape>
                        <v:shape id="_x0000_s2451" style="flip:y;height:94;left:9339;position:absolute;top:3266;width:71" coordsize="65,61" path="m13,56c23,61,57,52,61,44,65,36,47,10,37,5,27,,8,9,4,17,,25,3,51,13,56xe">
                          <v:path arrowok="t"/>
                        </v:shape>
                      </v:group>
                      <v:group id="_x0000_s2452" style="height:120;left:2569;position:absolute;top:9179;width:197" coordorigin="9213,3256" coordsize="197,120">
                        <v:shape id="_x0000_s2453" style="flip:y;height:53;left:9217;position:absolute;top:3296;width:45" coordsize="57,67" path="m33,67c45,64,57,62,57,52,57,42,39,8,30,4,21,,6,18,3,28,,38,7,51,15,64c15,64,33,67,33,67xe" filled="f">
                          <v:path arrowok="t"/>
                        </v:shape>
                        <v:shape id="_x0000_s2454" style="flip:y;height:48;left:9224;position:absolute;top:3328;width:52" coordsize="65,61" path="m13,56c23,61,57,52,61,44,65,36,47,10,37,5,27,,8,9,4,17,,25,3,51,13,56xe">
                          <v:path arrowok="t"/>
                        </v:shape>
                        <v:oval id="_x0000_s2455" style="flip:y;height:69;left:9213;position:absolute;top:3256;width:49"/>
                        <v:shape id="_x0000_s2456" style="flip:y;height:94;left:9299;position:absolute;top:3277;width:78" coordsize="65,61" path="m13,56c23,61,57,52,61,44,65,36,47,10,37,5,27,,8,9,4,17,,25,3,51,13,56xe">
                          <v:path arrowok="t"/>
                        </v:shape>
                        <v:shape id="_x0000_s2457" style="flip:y;height:94;left:9271;position:absolute;top:3275;width:71" coordsize="65,61" path="m13,56c23,61,57,52,61,44,65,36,47,10,37,5,27,,8,9,4,17,,25,3,51,13,56xe">
                          <v:path arrowok="t"/>
                        </v:shape>
                        <v:shape id="_x0000_s2458" style="flip:y;height:94;left:9339;position:absolute;top:3266;width:71" coordsize="65,61" path="m13,56c23,61,57,52,61,44,65,36,47,10,37,5,27,,8,9,4,17,,25,3,51,13,56xe">
                          <v:path arrowok="t"/>
                        </v:shape>
                      </v:group>
                      <v:shape id="_x0000_s2459" type="#_x0000_t202" style="height:366;left:2223;position:absolute;top:8639;width:548">
                        <v:textbox>
                          <w:txbxContent>
                            <w:p w:rsidR="00A172B0" w:rsidP="00A172B0">
                              <w:r>
                                <w:rPr>
                                  <w:sz w:val="11"/>
                                  <w:szCs w:val="11"/>
                                </w:rPr>
                                <w:t>NaCl</w:t>
                              </w:r>
                            </w:p>
                          </w:txbxContent>
                        </v:textbox>
                      </v:shape>
                    </v:group>
                    <v:group id="_x0000_s2460" style="height:448;left:3304;position:absolute;top:8126;width:335" coordorigin="5120,8685" coordsize="335,448">
                      <v:shape id="_x0000_s2461" type="#_x0000_t7" style="height:375;left:5402;position:absolute;rotation:42;top:8685;width:53"/>
                      <v:oval id="_x0000_s2462" style="height:123;left:5120;position:absolute;rotation:-2064664fd;top:9010;width:213"/>
                    </v:group>
                    <v:group id="_x0000_s2463" style="height:161;left:3890;position:absolute;top:9060;width:323" coordorigin="4664,8436" coordsize="440,218">
                      <v:rect id="_x0000_s2464" style="height:71;left:4664;position:absolute;top:8583;width:440"/>
                      <v:shape id="_x0000_s2465" type="#_x0000_t8" style="height:150;left:4747;position:absolute;rotation:-180;top:8436;width:279"/>
                    </v:group>
                  </v:group>
                </v:group>
              </w:pict>
            </w:r>
          </w:p>
        </w:tc>
        <w:tc>
          <w:tcPr>
            <w:tcW w:w="1809" w:type="dxa"/>
          </w:tcPr>
          <w:p w:rsidR="00A172B0" w:rsidP="006E335F"/>
        </w:tc>
      </w:tr>
      <w:tr w:rsidTr="006E335F">
        <w:tblPrEx>
          <w:tblW w:w="0" w:type="auto"/>
          <w:tblInd w:w="392" w:type="dxa"/>
          <w:tblLook w:val="04A0"/>
        </w:tblPrEx>
        <w:tc>
          <w:tcPr>
            <w:tcW w:w="1559" w:type="dxa"/>
          </w:tcPr>
          <w:p w:rsidR="00A172B0" w:rsidP="006E335F">
            <w:pPr>
              <w:ind w:firstLine="210" w:firstLineChars="100"/>
              <w:jc w:val="both"/>
            </w:pPr>
            <w:r>
              <w:rPr>
                <w:rFonts w:hint="eastAsia"/>
              </w:rPr>
              <w:t>实验一</w:t>
            </w:r>
          </w:p>
        </w:tc>
        <w:tc>
          <w:tcPr>
            <w:tcW w:w="6095" w:type="dxa"/>
          </w:tcPr>
          <w:p w:rsidR="00A172B0" w:rsidP="006E335F">
            <w:r>
              <w:rPr>
                <w:rFonts w:hint="eastAsia"/>
              </w:rPr>
              <w:t>实验二</w:t>
            </w:r>
          </w:p>
        </w:tc>
        <w:tc>
          <w:tcPr>
            <w:tcW w:w="1809" w:type="dxa"/>
          </w:tcPr>
          <w:p w:rsidR="00A172B0" w:rsidP="006E335F">
            <w:r>
              <w:rPr>
                <w:rFonts w:hint="eastAsia"/>
              </w:rPr>
              <w:t>实验三</w:t>
            </w:r>
          </w:p>
        </w:tc>
      </w:tr>
    </w:tbl>
    <w:p w:rsidR="00A172B0" w:rsidRPr="00C74E26" w:rsidP="00A172B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）实验一中观察到蜡烛由低到高依次熄灭，说明二氧化碳具有的性质是</w:t>
      </w:r>
      <w:r w:rsidRPr="00C74E26">
        <w:rPr>
          <w:rFonts w:hint="eastAsia"/>
          <w:u w:val="single"/>
        </w:rPr>
        <w:t xml:space="preserve">                </w:t>
      </w:r>
      <w:r>
        <w:rPr>
          <w:rFonts w:hint="eastAsia"/>
          <w:u w:val="single"/>
        </w:rPr>
        <w:t xml:space="preserve">   </w:t>
      </w:r>
      <w:r w:rsidRPr="00C74E26"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A172B0" w:rsidP="00A172B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）实验二是配制</w:t>
      </w:r>
      <w:r>
        <w:rPr>
          <w:rFonts w:hint="eastAsia"/>
        </w:rPr>
        <w:t>50g</w:t>
      </w:r>
      <w:r>
        <w:rPr>
          <w:rFonts w:hint="eastAsia"/>
        </w:rPr>
        <w:t>质量分数为</w:t>
      </w:r>
      <w:r>
        <w:rPr>
          <w:rFonts w:hint="eastAsia"/>
        </w:rPr>
        <w:t>6</w:t>
      </w:r>
      <w:r>
        <w:rPr>
          <w:rFonts w:hint="eastAsia"/>
        </w:rPr>
        <w:t>％的氯化钠溶液的实验，应称取</w:t>
      </w:r>
      <w:r>
        <w:rPr>
          <w:rFonts w:hint="eastAsia"/>
        </w:rPr>
        <w:t>NaCI</w:t>
      </w:r>
      <w:r>
        <w:rPr>
          <w:rFonts w:hint="eastAsia"/>
        </w:rPr>
        <w:t>的质量为</w:t>
      </w:r>
      <w:r w:rsidRPr="00620051">
        <w:rPr>
          <w:rFonts w:hint="eastAsia"/>
          <w:u w:val="single"/>
        </w:rPr>
        <w:t xml:space="preserve">  </w:t>
      </w:r>
      <w:r w:rsidRPr="00620051">
        <w:rPr>
          <w:rFonts w:hint="eastAsia"/>
          <w:u w:val="single"/>
        </w:rPr>
        <w:t>①</w:t>
      </w:r>
      <w:r w:rsidRPr="00620051">
        <w:rPr>
          <w:rFonts w:hint="eastAsia"/>
          <w:u w:val="single"/>
        </w:rPr>
        <w:t xml:space="preserve">  </w:t>
      </w:r>
      <w:r w:rsidRPr="00C74E26">
        <w:rPr>
          <w:rFonts w:hint="eastAsia"/>
        </w:rPr>
        <w:t>g</w:t>
      </w:r>
      <w:r>
        <w:rPr>
          <w:rFonts w:hint="eastAsia"/>
        </w:rPr>
        <w:t>，某同学在量取液体体积时俯视读数，这样会使所配溶液的质量分数</w:t>
      </w:r>
      <w:r>
        <w:rPr>
          <w:rFonts w:hint="eastAsia"/>
        </w:rPr>
        <w:t xml:space="preserve"> </w:t>
      </w:r>
      <w:r w:rsidRPr="00C74E26">
        <w:rPr>
          <w:rFonts w:hint="eastAsia"/>
          <w:u w:val="single"/>
        </w:rPr>
        <w:t xml:space="preserve"> </w:t>
      </w:r>
      <w:r w:rsidRPr="00C74E26">
        <w:rPr>
          <w:rFonts w:hint="eastAsia"/>
          <w:u w:val="single"/>
        </w:rPr>
        <w:t>②</w:t>
      </w:r>
      <w:r w:rsidRPr="00C74E26">
        <w:rPr>
          <w:rFonts w:hint="eastAsia"/>
          <w:u w:val="single"/>
        </w:rPr>
        <w:t xml:space="preserve">   </w:t>
      </w:r>
      <w:r>
        <w:rPr>
          <w:rFonts w:hint="eastAsia"/>
        </w:rPr>
        <w:t>6</w:t>
      </w:r>
      <w:r>
        <w:rPr>
          <w:rFonts w:hint="eastAsia"/>
        </w:rPr>
        <w:t>％（填“大于”，“等于”或“小于”）。</w:t>
      </w:r>
    </w:p>
    <w:p w:rsidR="00A172B0" w:rsidP="00A172B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）实验三是电解水的实验，该实验说明水是由</w:t>
      </w:r>
      <w:r w:rsidRPr="00620051">
        <w:rPr>
          <w:rFonts w:hint="eastAsia"/>
          <w:u w:val="single"/>
        </w:rPr>
        <w:t xml:space="preserve">              </w:t>
      </w:r>
      <w:r>
        <w:rPr>
          <w:rFonts w:hint="eastAsia"/>
        </w:rPr>
        <w:t>组成的。</w:t>
      </w:r>
    </w:p>
    <w:p w:rsidR="00A172B0" w:rsidP="00A172B0">
      <w:r>
        <w:rPr>
          <w:rFonts w:hint="eastAsia"/>
        </w:rPr>
        <w:t>五、计算题（共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172B0" w:rsidP="00A172B0">
      <w:r>
        <w:rPr>
          <w:rFonts w:hint="eastAsia"/>
        </w:rPr>
        <w:t>22</w:t>
      </w:r>
      <w:r>
        <w:rPr>
          <w:rFonts w:hint="eastAsia"/>
        </w:rPr>
        <w:t>．为测定某工厂排放的废水中氢氧化钠的含量，化学兴趣小组将</w:t>
      </w:r>
      <w:r>
        <w:rPr>
          <w:rFonts w:hint="eastAsia"/>
        </w:rPr>
        <w:t>100g</w:t>
      </w:r>
      <w:r>
        <w:rPr>
          <w:rFonts w:hint="eastAsia"/>
        </w:rPr>
        <w:t>该废水与</w:t>
      </w:r>
      <w:r>
        <w:rPr>
          <w:rFonts w:hint="eastAsia"/>
        </w:rPr>
        <w:t>50g</w:t>
      </w:r>
      <w:r>
        <w:rPr>
          <w:rFonts w:hint="eastAsia"/>
        </w:rPr>
        <w:t>硫酸铜溶液混合恰好完全反应，得到</w:t>
      </w:r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>9g</w:t>
      </w:r>
      <w:r>
        <w:rPr>
          <w:rFonts w:hint="eastAsia"/>
        </w:rPr>
        <w:t>沉淀。请计算这一废水中氢氧化钠的质量分数。</w:t>
      </w:r>
    </w:p>
    <w:p w:rsidR="00A172B0" w:rsidP="00A172B0"/>
    <w:p w:rsidR="00A172B0" w:rsidP="00A172B0"/>
    <w:p w:rsidR="00A172B0" w:rsidP="00A172B0"/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>
      <w:pPr>
        <w:rPr>
          <w:rFonts w:hint="eastAsia"/>
        </w:rPr>
      </w:pPr>
    </w:p>
    <w:p w:rsidR="00A172B0" w:rsidP="00A172B0"/>
    <w:p w:rsidR="00A172B0" w:rsidP="00A172B0">
      <w:pPr>
        <w:ind w:firstLine="1050" w:firstLineChars="500"/>
      </w:pPr>
      <w:r>
        <w:rPr>
          <w:rFonts w:hint="eastAsia"/>
        </w:rPr>
        <w:t>2018</w:t>
      </w:r>
      <w:r>
        <w:rPr>
          <w:rFonts w:hint="eastAsia"/>
        </w:rPr>
        <w:t>年西宁市城区初中毕业暨升学考试化学试题参考答案及评分标准</w:t>
      </w:r>
    </w:p>
    <w:p w:rsidR="00A172B0" w:rsidP="00A172B0">
      <w:r>
        <w:rPr>
          <w:rFonts w:hint="eastAsia"/>
        </w:rPr>
        <w:t>一、选择题（</w:t>
      </w:r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8</w:t>
      </w:r>
      <w:r>
        <w:rPr>
          <w:rFonts w:hint="eastAsia"/>
        </w:rPr>
        <w:t>小题每题</w:t>
      </w:r>
      <w:r>
        <w:rPr>
          <w:rFonts w:hint="eastAsia"/>
        </w:rPr>
        <w:t>1</w:t>
      </w:r>
      <w:r>
        <w:rPr>
          <w:rFonts w:hint="eastAsia"/>
        </w:rPr>
        <w:t>分，</w:t>
      </w:r>
      <w:r>
        <w:rPr>
          <w:rFonts w:hint="eastAsia"/>
        </w:rPr>
        <w:t>9</w:t>
      </w:r>
      <w:r>
        <w:rPr>
          <w:rFonts w:hint="eastAsia"/>
        </w:rPr>
        <w:t>－</w:t>
      </w:r>
      <w:r>
        <w:rPr>
          <w:rFonts w:hint="eastAsia"/>
        </w:rPr>
        <w:t>13</w:t>
      </w:r>
      <w:r>
        <w:rPr>
          <w:rFonts w:hint="eastAsia"/>
        </w:rPr>
        <w:t>小题每题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18</w:t>
      </w:r>
      <w:r>
        <w:rPr>
          <w:rFonts w:hint="eastAsia"/>
        </w:rPr>
        <w:t>分）</w:t>
      </w:r>
    </w:p>
    <w:p w:rsidR="00A172B0" w:rsidP="00A172B0">
      <w:pPr>
        <w:ind w:firstLine="105" w:firstLineChars="50"/>
      </w:pPr>
      <w:r>
        <w:t>1.C</w:t>
      </w:r>
      <w:r>
        <w:rPr>
          <w:rFonts w:hint="eastAsia"/>
        </w:rPr>
        <w:t xml:space="preserve"> </w:t>
      </w:r>
      <w:r>
        <w:t>2.A</w:t>
      </w:r>
      <w:r>
        <w:rPr>
          <w:rFonts w:hint="eastAsia"/>
        </w:rPr>
        <w:t xml:space="preserve"> </w:t>
      </w:r>
      <w:r>
        <w:t>3.B</w:t>
      </w:r>
      <w:r>
        <w:rPr>
          <w:rFonts w:hint="eastAsia"/>
        </w:rPr>
        <w:t xml:space="preserve"> </w:t>
      </w:r>
      <w:r>
        <w:t>4.D</w:t>
      </w:r>
      <w:r>
        <w:rPr>
          <w:rFonts w:hint="eastAsia"/>
        </w:rPr>
        <w:t xml:space="preserve"> </w:t>
      </w:r>
      <w:r>
        <w:t>5.C</w:t>
      </w:r>
      <w:r>
        <w:rPr>
          <w:rFonts w:hint="eastAsia"/>
        </w:rPr>
        <w:t xml:space="preserve"> </w:t>
      </w:r>
      <w:r>
        <w:t>6.C</w:t>
      </w:r>
      <w:r>
        <w:rPr>
          <w:rFonts w:hint="eastAsia"/>
        </w:rPr>
        <w:t xml:space="preserve"> </w:t>
      </w:r>
      <w:r>
        <w:t>7.A</w:t>
      </w:r>
      <w:r>
        <w:rPr>
          <w:rFonts w:hint="eastAsia"/>
        </w:rPr>
        <w:t xml:space="preserve"> </w:t>
      </w:r>
      <w:r>
        <w:t>8.D</w:t>
      </w:r>
      <w:r>
        <w:rPr>
          <w:rFonts w:hint="eastAsia"/>
        </w:rPr>
        <w:t xml:space="preserve"> </w:t>
      </w:r>
      <w:r>
        <w:t>9.B</w:t>
      </w:r>
      <w:r>
        <w:rPr>
          <w:rFonts w:hint="eastAsia"/>
        </w:rPr>
        <w:t xml:space="preserve"> </w:t>
      </w:r>
      <w:r>
        <w:t>10.D</w:t>
      </w:r>
      <w:r>
        <w:rPr>
          <w:rFonts w:hint="eastAsia"/>
        </w:rPr>
        <w:t xml:space="preserve"> </w:t>
      </w:r>
      <w:r>
        <w:t>11.C</w:t>
      </w:r>
      <w:r>
        <w:rPr>
          <w:rFonts w:hint="eastAsia"/>
        </w:rPr>
        <w:t xml:space="preserve"> </w:t>
      </w:r>
      <w:r>
        <w:t>12.C</w:t>
      </w:r>
      <w:r>
        <w:rPr>
          <w:rFonts w:hint="eastAsia"/>
        </w:rPr>
        <w:t xml:space="preserve"> </w:t>
      </w:r>
      <w:r>
        <w:t>13.B</w:t>
      </w:r>
    </w:p>
    <w:p w:rsidR="00A172B0" w:rsidP="00A172B0">
      <w:r>
        <w:rPr>
          <w:rFonts w:hint="eastAsia"/>
        </w:rPr>
        <w:t>说明：以下各题，考生若写出其他合理答案，均可参照本标准给分</w:t>
      </w:r>
    </w:p>
    <w:p w:rsidR="00A172B0" w:rsidP="00A172B0">
      <w:r>
        <w:rPr>
          <w:rFonts w:hint="eastAsia"/>
        </w:rPr>
        <w:t>二、填空题（化学方程式</w:t>
      </w:r>
      <w:r>
        <w:rPr>
          <w:rFonts w:hint="eastAsia"/>
        </w:rPr>
        <w:t>2</w:t>
      </w:r>
      <w:r>
        <w:rPr>
          <w:rFonts w:hint="eastAsia"/>
        </w:rPr>
        <w:t>分，其余每空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:rsidR="00A172B0" w:rsidP="00A172B0">
      <w:r>
        <w:rPr>
          <w:rFonts w:hint="eastAsia"/>
        </w:rPr>
        <w:t>14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3O  </w:t>
      </w:r>
      <w:r>
        <w:t xml:space="preserve"> (2)NH</w:t>
      </w:r>
      <w:r w:rsidRPr="00585F01">
        <w:rPr>
          <w:vertAlign w:val="subscript"/>
        </w:rPr>
        <w:t>4</w:t>
      </w:r>
      <w:r w:rsidRPr="00585F01">
        <w:rPr>
          <w:rFonts w:hint="eastAsia"/>
          <w:vertAlign w:val="superscript"/>
        </w:rPr>
        <w:t>+</w:t>
      </w:r>
      <w:r>
        <w:rPr>
          <w:rFonts w:hint="eastAsia"/>
        </w:rPr>
        <w:t xml:space="preserve">  </w:t>
      </w:r>
      <w:r>
        <w:t xml:space="preserve"> (3)2CH</w:t>
      </w:r>
      <w:r w:rsidRPr="00585F01">
        <w:rPr>
          <w:vertAlign w:val="subscript"/>
        </w:rPr>
        <w:t>4</w:t>
      </w:r>
      <w:r>
        <w:rPr>
          <w:rFonts w:hint="eastAsia"/>
        </w:rPr>
        <w:t xml:space="preserve">   </w:t>
      </w:r>
      <w:r>
        <w:t xml:space="preserve"> (4)</w:t>
      </w:r>
      <w:r>
        <w:t>(NO</w:t>
      </w:r>
      <w:r w:rsidRPr="00585F01">
        <w:rPr>
          <w:vertAlign w:val="subscript"/>
        </w:rPr>
        <w:t>3</w:t>
      </w:r>
      <w:r>
        <w:t>)</w:t>
      </w:r>
      <w:r w:rsidRPr="00585F01">
        <w:rPr>
          <w:vertAlign w:val="subscript"/>
        </w:rPr>
        <w:t>2</w:t>
      </w:r>
    </w:p>
    <w:p w:rsidR="00A172B0" w:rsidP="00A172B0">
      <w:r>
        <w:rPr>
          <w:rFonts w:hint="eastAsia"/>
        </w:rPr>
        <w:t>15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BD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）阴离子</w:t>
      </w:r>
      <w:r>
        <w:rPr>
          <w:rFonts w:hint="eastAsia"/>
        </w:rPr>
        <w:t xml:space="preserve">  (</w:t>
      </w:r>
      <w:r>
        <w:t>3)Al</w:t>
      </w:r>
      <w:r w:rsidRPr="00585F01">
        <w:rPr>
          <w:rFonts w:hint="eastAsia"/>
          <w:vertAlign w:val="subscript"/>
        </w:rPr>
        <w:t>2</w:t>
      </w:r>
      <w:r>
        <w:t>O</w:t>
      </w:r>
      <w:r w:rsidRPr="00585F01">
        <w:rPr>
          <w:rFonts w:hint="eastAsia"/>
          <w:vertAlign w:val="subscript"/>
        </w:rPr>
        <w:t>3</w:t>
      </w:r>
    </w:p>
    <w:p w:rsidR="00A172B0" w:rsidP="00A172B0">
      <w:r>
        <w:rPr>
          <w:rFonts w:hint="eastAsia"/>
        </w:rPr>
        <w:t>16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B C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）①</w:t>
      </w:r>
      <w:r>
        <w:rPr>
          <w:rFonts w:hint="eastAsia"/>
        </w:rPr>
        <w:t>Y</w:t>
      </w:r>
      <w:r>
        <w:rPr>
          <w:rFonts w:hint="eastAsia"/>
        </w:rPr>
        <w:t>＝</w:t>
      </w:r>
      <w:r>
        <w:rPr>
          <w:rFonts w:hint="eastAsia"/>
        </w:rPr>
        <w:t>Z</w:t>
      </w:r>
      <w:r>
        <w:rPr>
          <w:rFonts w:hint="eastAsia"/>
        </w:rPr>
        <w:t>＞</w:t>
      </w:r>
      <w:r>
        <w:rPr>
          <w:rFonts w:hint="eastAsia"/>
        </w:rPr>
        <w:t xml:space="preserve">X  </w:t>
      </w:r>
      <w:r>
        <w:rPr>
          <w:rFonts w:hint="eastAsia"/>
        </w:rPr>
        <w:t>②加溶剂</w:t>
      </w:r>
      <w:r>
        <w:rPr>
          <w:rFonts w:hint="eastAsia"/>
        </w:rPr>
        <w:t xml:space="preserve">   </w:t>
      </w:r>
      <w:r>
        <w:rPr>
          <w:rFonts w:hint="eastAsia"/>
        </w:rPr>
        <w:t>③</w:t>
      </w:r>
      <w:r>
        <w:rPr>
          <w:rFonts w:hint="eastAsia"/>
        </w:rPr>
        <w:t>20</w:t>
      </w:r>
      <w:r>
        <w:rPr>
          <w:rFonts w:hint="eastAsia"/>
        </w:rPr>
        <w:t>％</w:t>
      </w:r>
    </w:p>
    <w:p w:rsidR="00A172B0" w:rsidP="00A172B0">
      <w:r>
        <w:rPr>
          <w:rFonts w:hint="eastAsia"/>
        </w:rPr>
        <w:t>17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2A4160">
        <w:rPr>
          <w:color w:val="000000"/>
          <w:sz w:val="18"/>
          <w:szCs w:val="18"/>
          <w:lang w:val="pl-PL"/>
        </w:rPr>
        <w:t>3CO</w:t>
      </w:r>
      <w:r w:rsidRPr="002A4160">
        <w:rPr>
          <w:rFonts w:hint="eastAsia"/>
          <w:color w:val="000000"/>
          <w:sz w:val="18"/>
          <w:szCs w:val="18"/>
          <w:lang w:val="pl-PL"/>
        </w:rPr>
        <w:t>＋</w:t>
      </w:r>
      <w:r w:rsidRPr="002A4160">
        <w:rPr>
          <w:color w:val="000000"/>
          <w:sz w:val="18"/>
          <w:szCs w:val="18"/>
          <w:lang w:val="pl-PL"/>
        </w:rPr>
        <w:t>Fe</w:t>
      </w:r>
      <w:r w:rsidRPr="002A4160">
        <w:rPr>
          <w:color w:val="000000"/>
          <w:sz w:val="18"/>
          <w:szCs w:val="18"/>
          <w:vertAlign w:val="subscript"/>
          <w:lang w:val="pl-PL"/>
        </w:rPr>
        <w:t>2</w:t>
      </w:r>
      <w:r w:rsidRPr="002A4160">
        <w:rPr>
          <w:color w:val="000000"/>
          <w:sz w:val="18"/>
          <w:szCs w:val="18"/>
          <w:lang w:val="pl-PL"/>
        </w:rPr>
        <w:t>O</w:t>
      </w:r>
      <w:r w:rsidRPr="002A4160">
        <w:rPr>
          <w:color w:val="000000"/>
          <w:sz w:val="18"/>
          <w:szCs w:val="18"/>
          <w:vertAlign w:val="subscript"/>
          <w:lang w:val="pl-PL"/>
        </w:rPr>
        <w:t>3</w:t>
      </w:r>
      <w:r>
        <w:rPr>
          <w:noProof/>
          <w:color w:val="000000"/>
          <w:position w:val="-12"/>
          <w:sz w:val="18"/>
          <w:szCs w:val="18"/>
        </w:rPr>
        <w:drawing>
          <wp:inline distT="0" distB="0" distL="0" distR="0">
            <wp:extent cx="409575" cy="304800"/>
            <wp:effectExtent l="0" t="0" r="9525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160">
        <w:rPr>
          <w:color w:val="000000"/>
          <w:sz w:val="18"/>
          <w:szCs w:val="18"/>
          <w:lang w:val="pl-PL"/>
        </w:rPr>
        <w:t>2Fe</w:t>
      </w:r>
      <w:r w:rsidRPr="002A4160">
        <w:rPr>
          <w:rFonts w:hint="eastAsia"/>
          <w:color w:val="000000"/>
          <w:sz w:val="18"/>
          <w:szCs w:val="18"/>
          <w:lang w:val="pl-PL"/>
        </w:rPr>
        <w:t>＋</w:t>
      </w:r>
      <w:r w:rsidRPr="002A4160">
        <w:rPr>
          <w:color w:val="000000"/>
          <w:sz w:val="18"/>
          <w:szCs w:val="18"/>
          <w:lang w:val="pl-PL"/>
        </w:rPr>
        <w:t>3CO</w:t>
      </w:r>
      <w:r w:rsidRPr="002A4160">
        <w:rPr>
          <w:color w:val="000000"/>
          <w:sz w:val="18"/>
          <w:szCs w:val="18"/>
          <w:vertAlign w:val="subscript"/>
          <w:lang w:val="pl-PL"/>
        </w:rPr>
        <w:t>2</w:t>
      </w:r>
      <w:r w:rsidRPr="002A4160">
        <w:rPr>
          <w:rFonts w:hint="eastAsia"/>
          <w:color w:val="000000"/>
          <w:sz w:val="18"/>
          <w:szCs w:val="18"/>
          <w:vertAlign w:val="subscript"/>
          <w:lang w:val="pl-PL"/>
        </w:rPr>
        <w:t xml:space="preserve">  </w:t>
      </w:r>
      <w:r>
        <w:rPr>
          <w:rFonts w:hint="eastAsia"/>
          <w:color w:val="000000"/>
          <w:szCs w:val="21"/>
          <w:lang w:val="pl-PL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）氧气和水蒸气（或用化学式表示）</w:t>
      </w:r>
    </w:p>
    <w:p w:rsidR="00A172B0" w:rsidP="00A172B0">
      <w:r>
        <w:rPr>
          <w:rFonts w:hint="eastAsia"/>
        </w:rPr>
        <w:t>三、简答题（化学方程式</w:t>
      </w:r>
      <w:r>
        <w:rPr>
          <w:rFonts w:hint="eastAsia"/>
        </w:rPr>
        <w:t>2</w:t>
      </w:r>
      <w:r>
        <w:rPr>
          <w:rFonts w:hint="eastAsia"/>
        </w:rPr>
        <w:t>分，其余每空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A172B0" w:rsidP="00A172B0">
      <w:pPr>
        <w:textAlignment w:val="center"/>
      </w:pPr>
      <w:r>
        <w:rPr>
          <w:rFonts w:hint="eastAsia"/>
        </w:rPr>
        <w:t>18</w:t>
      </w:r>
      <w:r>
        <w:rPr>
          <w:rFonts w:hint="eastAsia"/>
        </w:rPr>
        <w:t>．（</w:t>
      </w:r>
      <w:r>
        <w:rPr>
          <w:rFonts w:hint="eastAsia"/>
        </w:rPr>
        <w:t>5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）化合</w:t>
      </w:r>
      <w:r>
        <w:rPr>
          <w:rFonts w:hint="eastAsia"/>
        </w:rPr>
        <w:t xml:space="preserve"> </w:t>
      </w:r>
      <w:r>
        <w:t>(2)</w:t>
      </w:r>
      <w:r w:rsidRPr="003770F1">
        <w:rPr>
          <w:rFonts w:hint="eastAsia"/>
          <w:color w:val="000000"/>
          <w:spacing w:val="-20"/>
          <w:position w:val="-2"/>
          <w:sz w:val="18"/>
          <w:szCs w:val="18"/>
        </w:rPr>
        <w:t xml:space="preserve">  </w:t>
      </w:r>
      <w:r w:rsidRPr="008F1921">
        <w:rPr>
          <w:color w:val="000000"/>
          <w:sz w:val="18"/>
          <w:szCs w:val="18"/>
        </w:rPr>
        <w:t xml:space="preserve"> </w:t>
      </w:r>
      <w:r w:rsidRPr="003770F1">
        <w:rPr>
          <w:color w:val="000000"/>
          <w:sz w:val="18"/>
          <w:szCs w:val="18"/>
        </w:rPr>
        <w:t>2H</w:t>
      </w:r>
      <w:r w:rsidRPr="003770F1">
        <w:rPr>
          <w:color w:val="000000"/>
          <w:sz w:val="18"/>
          <w:szCs w:val="18"/>
          <w:vertAlign w:val="subscript"/>
        </w:rPr>
        <w:t>2</w:t>
      </w:r>
      <w:r w:rsidRPr="003770F1">
        <w:rPr>
          <w:color w:val="000000"/>
          <w:sz w:val="18"/>
          <w:szCs w:val="18"/>
        </w:rPr>
        <w:t>O</w:t>
      </w:r>
      <w:r w:rsidRPr="003770F1">
        <w:rPr>
          <w:color w:val="000000"/>
          <w:sz w:val="18"/>
          <w:szCs w:val="18"/>
          <w:vertAlign w:val="subscript"/>
        </w:rPr>
        <w:t>2</w:t>
      </w:r>
      <w:r>
        <w:rPr>
          <w:color w:val="000000"/>
          <w:spacing w:val="-20"/>
          <w:position w:val="-2"/>
          <w:sz w:val="18"/>
        </w:rPr>
        <w:pict>
          <v:group id="_x0000_i2466" style="height:20pt;mso-position-horizontal-relative:char;mso-position-vertical-relative:line;width:26.6pt" coordorigin="2985,779" coordsize="679,597">
            <v:shape id="_x0000_s2467" type="#_x0000_t202" style="height:251;left:2985;position:absolute;top:1125;width:678" filled="f" stroked="f">
              <v:textbox inset="0,0,0,0">
                <w:txbxContent>
                  <w:p w:rsidR="00A172B0" w:rsidRPr="00F425A4" w:rsidP="00A172B0">
                    <w:pPr>
                      <w:jc w:val="center"/>
                      <w:rPr>
                        <w:spacing w:val="6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2468" type="#_x0000_t202" style="height:251;left:2986;position:absolute;top:1095;width:678" filled="f" stroked="f">
              <v:textbox inset="0,0,0,0">
                <w:txbxContent>
                  <w:p w:rsidR="00A172B0" w:rsidRPr="00F425A4" w:rsidP="00A172B0">
                    <w:pPr>
                      <w:jc w:val="center"/>
                      <w:rPr>
                        <w:spacing w:val="6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2469" type="#_x0000_t202" style="height:267;left:2994;position:absolute;top:779;width:662" filled="f" stroked="f">
              <v:textbox inset="0,0,0,0">
                <w:txbxContent>
                  <w:p w:rsidR="00A172B0" w:rsidRPr="00D74F15" w:rsidP="00A172B0">
                    <w:pPr>
                      <w:jc w:val="center"/>
                      <w:rPr>
                        <w:spacing w:val="6"/>
                        <w:sz w:val="18"/>
                        <w:szCs w:val="18"/>
                      </w:rPr>
                    </w:pPr>
                    <w:r>
                      <w:rPr>
                        <w:spacing w:val="6"/>
                        <w:sz w:val="18"/>
                        <w:szCs w:val="18"/>
                      </w:rPr>
                      <w:t>MnO</w:t>
                    </w:r>
                    <w:r>
                      <w:rPr>
                        <w:spacing w:val="6"/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shape>
            <v:group id="_x0000_s2470" style="height:55;left:2989;position:absolute;top:1044;width:671" coordorigin="1213,2805" coordsize="878,81">
              <v:line id="_x0000_s2471" style="position:absolute" from="1213,2805" to="2091,2805"/>
              <v:line id="_x0000_s2472" style="position:absolute" from="1213,2886" to="2091,2886"/>
            </v:group>
            <v:shape id="_x0000_s2473" type="#_x0000_t202" style="height:267;left:2994;position:absolute;top:809;width:662" filled="f" stroked="f">
              <v:textbox inset="0,0,0,0">
                <w:txbxContent>
                  <w:p w:rsidR="00A172B0" w:rsidRPr="00F425A4" w:rsidP="00A172B0">
                    <w:pPr>
                      <w:jc w:val="center"/>
                      <w:rPr>
                        <w:spacing w:val="6"/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hint="eastAsia"/>
          <w:color w:val="000000"/>
          <w:spacing w:val="-20"/>
          <w:position w:val="-2"/>
          <w:sz w:val="18"/>
          <w:szCs w:val="18"/>
        </w:rPr>
        <w:t xml:space="preserve">  </w:t>
      </w:r>
      <w:r w:rsidRPr="003770F1">
        <w:rPr>
          <w:color w:val="000000"/>
          <w:sz w:val="18"/>
          <w:szCs w:val="18"/>
        </w:rPr>
        <w:t>2H</w:t>
      </w:r>
      <w:r w:rsidRPr="003770F1">
        <w:rPr>
          <w:color w:val="000000"/>
          <w:sz w:val="18"/>
          <w:szCs w:val="18"/>
          <w:vertAlign w:val="subscript"/>
        </w:rPr>
        <w:t>2</w:t>
      </w:r>
      <w:r w:rsidRPr="003770F1">
        <w:rPr>
          <w:color w:val="000000"/>
          <w:sz w:val="18"/>
          <w:szCs w:val="18"/>
        </w:rPr>
        <w:t>O</w:t>
      </w:r>
      <w:r w:rsidRPr="003770F1">
        <w:rPr>
          <w:rFonts w:hint="eastAsia"/>
          <w:color w:val="000000"/>
          <w:sz w:val="18"/>
          <w:szCs w:val="18"/>
        </w:rPr>
        <w:t>＋</w:t>
      </w:r>
      <w:r w:rsidRPr="003770F1">
        <w:rPr>
          <w:color w:val="000000"/>
          <w:sz w:val="18"/>
          <w:szCs w:val="18"/>
        </w:rPr>
        <w:t>O</w:t>
      </w:r>
      <w:r w:rsidRPr="003770F1">
        <w:rPr>
          <w:color w:val="000000"/>
          <w:sz w:val="18"/>
          <w:szCs w:val="18"/>
          <w:vertAlign w:val="subscript"/>
        </w:rPr>
        <w:t>2</w:t>
      </w:r>
      <w:r w:rsidRPr="00A42AD4">
        <w:rPr>
          <w:szCs w:val="22"/>
          <w:lang w:val="pl-PL"/>
        </w:rPr>
        <w:t>↑</w:t>
      </w:r>
      <w:r w:rsidRPr="003770F1">
        <w:rPr>
          <w:rFonts w:hint="eastAsia"/>
          <w:color w:val="000000"/>
          <w:spacing w:val="-20"/>
          <w:position w:val="-2"/>
          <w:sz w:val="18"/>
          <w:szCs w:val="18"/>
        </w:rPr>
        <w:t xml:space="preserve">  </w:t>
      </w:r>
      <w:bookmarkStart w:id="0" w:name="_GoBack"/>
      <w:r w:rsidRPr="003770F1">
        <w:rPr>
          <w:rFonts w:hint="eastAsia"/>
          <w:color w:val="000000"/>
          <w:spacing w:val="-20"/>
          <w:position w:val="-2"/>
          <w:sz w:val="18"/>
          <w:szCs w:val="18"/>
        </w:rPr>
        <w:t xml:space="preserve">      </w:t>
      </w:r>
      <w:r>
        <w:rPr>
          <w:rFonts w:hint="eastAsia"/>
          <w:color w:val="000000"/>
          <w:spacing w:val="-20"/>
          <w:position w:val="-2"/>
          <w:sz w:val="18"/>
          <w:szCs w:val="18"/>
        </w:rPr>
        <w:t xml:space="preserve"> </w:t>
      </w:r>
      <w:bookmarkEnd w:id="0"/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CaO</w:t>
      </w:r>
      <w:r>
        <w:rPr>
          <w:rFonts w:hint="eastAsia"/>
        </w:rPr>
        <w:t>＋</w:t>
      </w:r>
      <w:r>
        <w:t>H</w:t>
      </w:r>
      <w:r>
        <w:rPr>
          <w:vertAlign w:val="subscript"/>
        </w:rPr>
        <w:t>2</w:t>
      </w:r>
      <w:r>
        <w:t>O=Ca(OH)</w:t>
      </w:r>
      <w:r>
        <w:rPr>
          <w:vertAlign w:val="subscript"/>
        </w:rPr>
        <w:t>2</w:t>
      </w:r>
      <w:r>
        <w:rPr>
          <w:rFonts w:hint="eastAsia"/>
        </w:rPr>
        <w:t>（合理即可）</w:t>
      </w:r>
    </w:p>
    <w:p w:rsidR="00A172B0" w:rsidRPr="002B3D48" w:rsidP="00A172B0">
      <w:r>
        <w:rPr>
          <w:rFonts w:hint="eastAsia"/>
        </w:rPr>
        <w:t>19</w:t>
      </w:r>
      <w:r>
        <w:rPr>
          <w:rFonts w:hint="eastAsia"/>
        </w:rPr>
        <w:t>．（</w:t>
      </w:r>
      <w:r>
        <w:rPr>
          <w:rFonts w:hint="eastAsia"/>
        </w:rPr>
        <w:t>7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）溶液变浑浊</w:t>
      </w:r>
      <w:r>
        <w:rPr>
          <w:rFonts w:hint="eastAsia"/>
        </w:rPr>
        <w:t xml:space="preserve">         </w:t>
      </w:r>
      <w:r>
        <w:t>(2)Fe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rPr>
          <w:rFonts w:hint="eastAsia"/>
        </w:rPr>
        <w:t>＋</w:t>
      </w:r>
      <w:r>
        <w:rPr>
          <w:rFonts w:hint="eastAsia"/>
        </w:rPr>
        <w:t>6</w:t>
      </w:r>
      <w:r>
        <w:t>HCl=FeCl</w:t>
      </w:r>
      <w:r>
        <w:rPr>
          <w:vertAlign w:val="subscript"/>
        </w:rPr>
        <w:t>3</w:t>
      </w:r>
      <w:r>
        <w:rPr>
          <w:rFonts w:hint="eastAsia"/>
        </w:rPr>
        <w:t>＋</w:t>
      </w:r>
      <w:r>
        <w:rPr>
          <w:rFonts w:hint="eastAsia"/>
        </w:rPr>
        <w:t>3</w:t>
      </w:r>
      <w:r>
        <w:t>H</w:t>
      </w:r>
      <w:r>
        <w:rPr>
          <w:vertAlign w:val="subscript"/>
        </w:rPr>
        <w:t>2</w:t>
      </w:r>
      <w:r>
        <w:t>O</w:t>
      </w:r>
    </w:p>
    <w:p w:rsidR="00A172B0" w:rsidRPr="002B3D48" w:rsidP="00A172B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）【作出猜想】</w:t>
      </w:r>
      <w:r>
        <w:t>CaCl</w:t>
      </w:r>
      <w:r>
        <w:rPr>
          <w:vertAlign w:val="subscript"/>
        </w:rPr>
        <w:t>2</w:t>
      </w:r>
      <w:r>
        <w:rPr>
          <w:rFonts w:hint="eastAsia"/>
        </w:rPr>
        <w:t>＋</w:t>
      </w:r>
      <w:r>
        <w:t>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>=CaCO</w:t>
      </w:r>
      <w:r>
        <w:rPr>
          <w:vertAlign w:val="subscript"/>
        </w:rPr>
        <w:t>3</w:t>
      </w:r>
      <w:r>
        <w:rPr>
          <w:rFonts w:hint="eastAsia"/>
        </w:rPr>
        <w:t>＋</w:t>
      </w:r>
      <w:r>
        <w:rPr>
          <w:rFonts w:hint="eastAsia"/>
        </w:rPr>
        <w:t>2</w:t>
      </w:r>
      <w:r>
        <w:t>NaCl</w:t>
      </w:r>
    </w:p>
    <w:p w:rsidR="00A172B0" w:rsidP="00A172B0">
      <w:r>
        <w:rPr>
          <w:rFonts w:hint="eastAsia"/>
        </w:rPr>
        <w:t>【进行实验】①加入稀盐酸（</w:t>
      </w:r>
      <w:r>
        <w:rPr>
          <w:rFonts w:hint="eastAsia"/>
        </w:rPr>
        <w:t>HCl</w:t>
      </w:r>
      <w:r>
        <w:rPr>
          <w:rFonts w:hint="eastAsia"/>
        </w:rPr>
        <w:t>或稀硫酸（</w:t>
      </w:r>
      <w:r>
        <w:rPr>
          <w:rFonts w:hint="eastAsia"/>
        </w:rPr>
        <w:t>H</w:t>
      </w:r>
      <w:r w:rsidRPr="0015109A">
        <w:rPr>
          <w:rFonts w:hint="eastAsia"/>
          <w:vertAlign w:val="subscript"/>
        </w:rPr>
        <w:t>2</w:t>
      </w:r>
      <w:r>
        <w:rPr>
          <w:rFonts w:hint="eastAsia"/>
        </w:rPr>
        <w:t>SO</w:t>
      </w:r>
      <w:r w:rsidRPr="0015109A">
        <w:rPr>
          <w:rFonts w:hint="eastAsia"/>
          <w:vertAlign w:val="subscript"/>
        </w:rPr>
        <w:t>4</w:t>
      </w:r>
      <w:r>
        <w:rPr>
          <w:rFonts w:hint="eastAsia"/>
        </w:rPr>
        <w:t>）</w:t>
      </w:r>
      <w:r>
        <w:rPr>
          <w:rFonts w:hint="eastAsia"/>
        </w:rPr>
        <w:t xml:space="preserve">       </w:t>
      </w:r>
      <w:r>
        <w:rPr>
          <w:rFonts w:hint="eastAsia"/>
        </w:rPr>
        <w:t>②</w:t>
      </w:r>
      <w:r>
        <w:rPr>
          <w:rFonts w:hint="eastAsia"/>
        </w:rPr>
        <w:t xml:space="preserve">  </w:t>
      </w:r>
      <w:r>
        <w:fldChar w:fldCharType="begin"/>
      </w:r>
      <w:r>
        <w:instrText xml:space="preserve"> = 3 \* ROMAN </w:instrText>
      </w:r>
      <w:r>
        <w:fldChar w:fldCharType="separate"/>
      </w:r>
      <w:r>
        <w:rPr>
          <w:noProof/>
        </w:rPr>
        <w:t>III</w:t>
      </w:r>
      <w:r>
        <w:rPr>
          <w:noProof/>
        </w:rPr>
        <w:fldChar w:fldCharType="end"/>
      </w:r>
    </w:p>
    <w:p w:rsidR="00A172B0" w:rsidP="00A172B0">
      <w:r>
        <w:rPr>
          <w:rFonts w:hint="eastAsia"/>
        </w:rPr>
        <w:t>四、实验题（化学方程式</w:t>
      </w:r>
      <w:r>
        <w:rPr>
          <w:rFonts w:hint="eastAsia"/>
        </w:rPr>
        <w:t>2</w:t>
      </w:r>
      <w:r>
        <w:rPr>
          <w:rFonts w:hint="eastAsia"/>
        </w:rPr>
        <w:t>分，其余每空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A172B0" w:rsidP="00A172B0">
      <w:pPr>
        <w:textAlignment w:val="center"/>
      </w:pPr>
      <w:r>
        <w:rPr>
          <w:rFonts w:hint="eastAsia"/>
        </w:rPr>
        <w:t>20</w:t>
      </w:r>
      <w:r>
        <w:rPr>
          <w:rFonts w:hint="eastAsia"/>
        </w:rPr>
        <w:t>．（</w:t>
      </w:r>
      <w:r>
        <w:rPr>
          <w:rFonts w:hint="eastAsia"/>
        </w:rPr>
        <w:t>8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）分液漏斗（</w:t>
      </w:r>
      <w:r>
        <w:rPr>
          <w:rFonts w:hint="eastAsia"/>
        </w:rPr>
        <w:t>2</w:t>
      </w:r>
      <w:r>
        <w:rPr>
          <w:rFonts w:hint="eastAsia"/>
        </w:rPr>
        <w:t>）①</w:t>
      </w:r>
      <w:r>
        <w:t>2KMnO</w:t>
      </w:r>
      <w:r>
        <w:rPr>
          <w:vertAlign w:val="subscript"/>
        </w:rPr>
        <w:t>4</w:t>
      </w:r>
      <w:r>
        <w:pict>
          <v:group id="_x0000_i2474" style="height:27.45pt;mso-position-horizontal-relative:char;mso-position-vertical-relative:line;width:20pt" coordorigin="2985,779" coordsize="679,597">
            <v:shape id="_x0000_s2475" type="#_x0000_t202" style="height:251;left:2985;position:absolute;top:1125;width:678" filled="f" stroked="f">
              <v:textbox inset="0,0,0,0">
                <w:txbxContent>
                  <w:p w:rsidR="00A172B0" w:rsidRPr="00F425A4" w:rsidP="00A172B0">
                    <w:pPr>
                      <w:jc w:val="center"/>
                      <w:rPr>
                        <w:spacing w:val="6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2476" type="#_x0000_t202" style="height:251;left:2986;position:absolute;top:1095;width:678" filled="f" stroked="f">
              <v:textbox inset="0,0,0,0">
                <w:txbxContent>
                  <w:p w:rsidR="00A172B0" w:rsidRPr="00F425A4" w:rsidP="00A172B0">
                    <w:pPr>
                      <w:jc w:val="center"/>
                      <w:rPr>
                        <w:spacing w:val="6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2477" type="#_x0000_t202" style="height:267;left:2994;position:absolute;top:779;width:662" filled="f" stroked="f">
              <v:textbox inset="0,0,0,0">
                <w:txbxContent>
                  <w:p w:rsidR="00A172B0" w:rsidRPr="00F425A4" w:rsidP="00A172B0">
                    <w:pPr>
                      <w:jc w:val="center"/>
                      <w:rPr>
                        <w:spacing w:val="6"/>
                        <w:sz w:val="18"/>
                        <w:szCs w:val="18"/>
                      </w:rPr>
                    </w:pPr>
                  </w:p>
                </w:txbxContent>
              </v:textbox>
            </v:shape>
            <v:group id="_x0000_s2478" style="height:55;left:2989;position:absolute;top:1044;width:671" coordorigin="1213,2805" coordsize="878,81">
              <v:line id="_x0000_s2479" style="position:absolute" from="1213,2805" to="2091,2805"/>
              <v:line id="_x0000_s2480" style="position:absolute" from="1213,2886" to="2091,2886"/>
            </v:group>
            <v:shape id="_x0000_s2481" type="#_x0000_t202" style="height:267;left:2994;position:absolute;top:809;width:662" filled="f" stroked="f">
              <v:textbox inset="0,0,0,0">
                <w:txbxContent>
                  <w:p w:rsidR="00A172B0" w:rsidRPr="00F425A4" w:rsidP="00A172B0">
                    <w:pPr>
                      <w:jc w:val="center"/>
                      <w:rPr>
                        <w:spacing w:val="6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pacing w:val="6"/>
                        <w:sz w:val="18"/>
                        <w:szCs w:val="18"/>
                      </w:rPr>
                      <w:t>△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t>K</w:t>
      </w:r>
      <w:r>
        <w:rPr>
          <w:vertAlign w:val="subscript"/>
        </w:rPr>
        <w:t>2</w:t>
      </w:r>
      <w:r>
        <w:t>MnO</w:t>
      </w:r>
      <w:r>
        <w:rPr>
          <w:vertAlign w:val="subscript"/>
        </w:rPr>
        <w:t>4</w:t>
      </w:r>
      <w:r>
        <w:rPr>
          <w:rFonts w:hint="eastAsia"/>
        </w:rPr>
        <w:t>＋</w:t>
      </w:r>
      <w:r>
        <w:t>MnO</w:t>
      </w:r>
      <w:r>
        <w:rPr>
          <w:vertAlign w:val="subscript"/>
        </w:rPr>
        <w:t>2</w:t>
      </w:r>
      <w:r>
        <w:rPr>
          <w:rFonts w:hint="eastAsia"/>
        </w:rPr>
        <w:t>＋</w:t>
      </w:r>
      <w:r>
        <w:t>O</w:t>
      </w:r>
      <w:r>
        <w:rPr>
          <w:vertAlign w:val="subscript"/>
        </w:rPr>
        <w:t>2</w:t>
      </w:r>
      <w:r w:rsidRPr="00A42AD4">
        <w:rPr>
          <w:szCs w:val="22"/>
          <w:lang w:val="pl-PL"/>
        </w:rPr>
        <w:t>↑</w:t>
      </w:r>
      <w:r w:rsidRPr="003770F1">
        <w:rPr>
          <w:rFonts w:hint="eastAsia"/>
          <w:color w:val="000000"/>
          <w:spacing w:val="-20"/>
          <w:position w:val="-2"/>
          <w:sz w:val="18"/>
          <w:szCs w:val="18"/>
        </w:rPr>
        <w:t xml:space="preserve"> </w:t>
      </w:r>
      <w:r>
        <w:rPr>
          <w:rFonts w:hint="eastAsia"/>
        </w:rPr>
        <w:t>②</w:t>
      </w:r>
      <w:r>
        <w:rPr>
          <w:rFonts w:hint="eastAsia"/>
        </w:rPr>
        <w:t>CE</w:t>
      </w:r>
      <w:r>
        <w:rPr>
          <w:rFonts w:hint="eastAsia"/>
        </w:rPr>
        <w:t>或</w:t>
      </w:r>
      <w:r>
        <w:rPr>
          <w:rFonts w:hint="eastAsia"/>
        </w:rPr>
        <w:t xml:space="preserve">CF    </w:t>
      </w:r>
    </w:p>
    <w:p w:rsidR="00A172B0" w:rsidP="00A172B0">
      <w:pPr>
        <w:ind w:firstLine="525" w:firstLineChars="250"/>
        <w:textAlignment w:val="center"/>
      </w:pPr>
      <w:r>
        <w:t>(3)</w:t>
      </w:r>
      <w:r>
        <w:fldChar w:fldCharType="begin"/>
      </w:r>
      <w:r>
        <w:instrText xml:space="preserve"> = 1 \* GB3 </w:instrText>
      </w:r>
      <w:r>
        <w:fldChar w:fldCharType="separate"/>
      </w:r>
      <w:r>
        <w:rPr>
          <w:rFonts w:hint="eastAsia"/>
          <w:noProof/>
        </w:rPr>
        <w:t>①</w:t>
      </w:r>
      <w:r>
        <w:rPr>
          <w:rFonts w:hint="eastAsia"/>
          <w:noProof/>
        </w:rPr>
        <w:fldChar w:fldCharType="end"/>
      </w:r>
      <w:r>
        <w:rPr>
          <w:rFonts w:hint="eastAsia"/>
        </w:rPr>
        <w:t xml:space="preserve"> </w:t>
      </w:r>
      <w:r>
        <w:rPr>
          <w:rFonts w:hAnsi="宋体"/>
          <w:szCs w:val="22"/>
          <w:lang w:val="pl-PL"/>
        </w:rPr>
        <w:t>CaCO</w:t>
      </w:r>
      <w:r>
        <w:rPr>
          <w:rFonts w:hAnsi="宋体"/>
          <w:szCs w:val="22"/>
          <w:vertAlign w:val="subscript"/>
          <w:lang w:val="pl-PL"/>
        </w:rPr>
        <w:t>3</w:t>
      </w:r>
      <w:r>
        <w:rPr>
          <w:rFonts w:hAnsi="宋体"/>
          <w:szCs w:val="22"/>
          <w:lang w:val="pl-PL"/>
        </w:rPr>
        <w:t>＋</w:t>
      </w:r>
      <w:r>
        <w:rPr>
          <w:rFonts w:hAnsi="宋体"/>
          <w:szCs w:val="22"/>
          <w:lang w:val="pl-PL"/>
        </w:rPr>
        <w:t>2HCl=CaCl</w:t>
      </w:r>
      <w:r>
        <w:rPr>
          <w:rFonts w:hAnsi="宋体"/>
          <w:szCs w:val="22"/>
          <w:vertAlign w:val="subscript"/>
          <w:lang w:val="pl-PL"/>
        </w:rPr>
        <w:t>2</w:t>
      </w:r>
      <w:r>
        <w:rPr>
          <w:rFonts w:hAnsi="宋体"/>
          <w:szCs w:val="22"/>
          <w:lang w:val="pl-PL"/>
        </w:rPr>
        <w:t>＋</w:t>
      </w:r>
      <w:r>
        <w:rPr>
          <w:rFonts w:hAnsi="宋体"/>
          <w:szCs w:val="22"/>
          <w:lang w:val="pl-PL"/>
        </w:rPr>
        <w:t>H</w:t>
      </w:r>
      <w:r>
        <w:rPr>
          <w:rFonts w:hAnsi="宋体"/>
          <w:szCs w:val="22"/>
          <w:vertAlign w:val="subscript"/>
          <w:lang w:val="pl-PL"/>
        </w:rPr>
        <w:t>2</w:t>
      </w:r>
      <w:r>
        <w:rPr>
          <w:rFonts w:hAnsi="宋体"/>
          <w:szCs w:val="22"/>
          <w:lang w:val="pl-PL"/>
        </w:rPr>
        <w:t>O</w:t>
      </w:r>
      <w:r>
        <w:rPr>
          <w:rFonts w:hAnsi="宋体"/>
          <w:szCs w:val="22"/>
          <w:lang w:val="pl-PL"/>
        </w:rPr>
        <w:t>＋</w:t>
      </w:r>
      <w:r>
        <w:rPr>
          <w:rFonts w:hAnsi="宋体"/>
          <w:szCs w:val="22"/>
          <w:lang w:val="pl-PL"/>
        </w:rPr>
        <w:t>CO</w:t>
      </w:r>
      <w:r>
        <w:rPr>
          <w:rFonts w:hAnsi="宋体"/>
          <w:szCs w:val="22"/>
          <w:vertAlign w:val="subscript"/>
          <w:lang w:val="pl-PL"/>
        </w:rPr>
        <w:t>2</w:t>
      </w:r>
      <w:r w:rsidRPr="00A42AD4">
        <w:rPr>
          <w:szCs w:val="22"/>
          <w:lang w:val="pl-PL"/>
        </w:rPr>
        <w:t>↑</w:t>
      </w:r>
    </w:p>
    <w:p w:rsidR="00A172B0" w:rsidP="00A172B0">
      <w:pPr>
        <w:ind w:firstLine="210" w:firstLineChars="100"/>
      </w:pPr>
      <w:r>
        <w:rPr>
          <w:rFonts w:hint="eastAsia"/>
        </w:rPr>
        <w:t>②将燃着的木条放在集气瓶口，木条熄灭说明二氧化碳已满</w:t>
      </w:r>
    </w:p>
    <w:p w:rsidR="00A172B0" w:rsidP="00A172B0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）密度小于空气，无毒，不与空气反应</w:t>
      </w:r>
    </w:p>
    <w:p w:rsidR="00A172B0" w:rsidP="00A172B0">
      <w:r>
        <w:rPr>
          <w:rFonts w:hint="eastAsia"/>
        </w:rPr>
        <w:t>21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）密度大于空气，不能燃烧也不支持燃烧</w:t>
      </w:r>
    </w:p>
    <w:p w:rsidR="00A172B0" w:rsidP="00A172B0">
      <w:pPr>
        <w:ind w:firstLine="420" w:firstLineChars="200"/>
      </w:pPr>
      <w:r>
        <w:rPr>
          <w:rFonts w:hint="eastAsia"/>
        </w:rPr>
        <w:t>2</w:t>
      </w:r>
      <w:r>
        <w:rPr>
          <w:rFonts w:hint="eastAsia"/>
        </w:rPr>
        <w:t>）①</w:t>
      </w:r>
      <w:r>
        <w:rPr>
          <w:rFonts w:hint="eastAsia"/>
        </w:rPr>
        <w:t xml:space="preserve">3   </w:t>
      </w:r>
      <w:r>
        <w:rPr>
          <w:rFonts w:hint="eastAsia"/>
        </w:rPr>
        <w:t>②大于（</w:t>
      </w:r>
      <w:r>
        <w:rPr>
          <w:rFonts w:hint="eastAsia"/>
        </w:rPr>
        <w:t>3</w:t>
      </w:r>
      <w:r>
        <w:rPr>
          <w:rFonts w:hint="eastAsia"/>
        </w:rPr>
        <w:t>）氢元素和氧元素</w:t>
      </w:r>
    </w:p>
    <w:p w:rsidR="00A172B0" w:rsidP="00A172B0">
      <w:r>
        <w:rPr>
          <w:rFonts w:hint="eastAsia"/>
        </w:rPr>
        <w:t>五、计算题（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172B0" w:rsidP="00A172B0">
      <w:r>
        <w:rPr>
          <w:rFonts w:hint="eastAsia"/>
        </w:rPr>
        <w:t>22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分）解：设废水中氢氧化钠的质量为</w:t>
      </w:r>
      <w:r>
        <w:rPr>
          <w:rFonts w:hint="eastAsia"/>
        </w:rPr>
        <w:t>x</w:t>
      </w:r>
    </w:p>
    <w:p w:rsidR="00A172B0" w:rsidP="00A172B0">
      <w:r w:rsidRPr="00A42AD4">
        <w:rPr>
          <w:rFonts w:hint="eastAsia"/>
          <w:color w:val="000000"/>
          <w:szCs w:val="22"/>
        </w:rPr>
        <w:t xml:space="preserve"> </w:t>
      </w:r>
      <w:r>
        <w:t>2NaOH</w:t>
      </w:r>
      <w:r>
        <w:rPr>
          <w:rFonts w:hint="eastAsia"/>
        </w:rPr>
        <w:t>＋</w:t>
      </w:r>
      <w:r>
        <w:t>CuSO</w:t>
      </w:r>
      <w:r>
        <w:rPr>
          <w:vertAlign w:val="subscript"/>
        </w:rPr>
        <w:t>4</w:t>
      </w:r>
      <w:r>
        <w:t>=Cu(OH)</w:t>
      </w:r>
      <w:r>
        <w:rPr>
          <w:vertAlign w:val="subscript"/>
        </w:rPr>
        <w:t>2</w:t>
      </w:r>
      <w:r>
        <w:rPr>
          <w:rFonts w:hint="eastAsia"/>
          <w:vertAlign w:val="subscript"/>
        </w:rPr>
        <w:t xml:space="preserve"> </w:t>
      </w:r>
      <w:r w:rsidRPr="00A42AD4">
        <w:rPr>
          <w:color w:val="000000"/>
          <w:szCs w:val="22"/>
        </w:rPr>
        <w:t>↓</w:t>
      </w:r>
      <w:r>
        <w:rPr>
          <w:rFonts w:hint="eastAsia"/>
        </w:rPr>
        <w:t>＋</w:t>
      </w:r>
      <w:r>
        <w:t>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rPr>
          <w:rFonts w:hint="eastAsia"/>
          <w:vertAlign w:val="subscript"/>
        </w:rPr>
        <w:t xml:space="preserve">                 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A172B0" w:rsidP="00A172B0">
      <w:pPr>
        <w:ind w:firstLine="210" w:firstLineChars="100"/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2482" type="#_x0000_t88" style="height:19pt;margin-left:108.35pt;margin-top:3.25pt;position:absolute;width:8.55pt;z-index:251659264"/>
        </w:pict>
      </w:r>
      <w:r>
        <w:t>80</w:t>
      </w:r>
      <w:r>
        <w:rPr>
          <w:rFonts w:hint="eastAsia"/>
        </w:rPr>
        <w:t xml:space="preserve">             </w:t>
      </w:r>
      <w:r>
        <w:t>98</w:t>
      </w:r>
      <w:r>
        <w:rPr>
          <w:rFonts w:hint="eastAsia"/>
        </w:rPr>
        <w:t xml:space="preserve">                              </w:t>
      </w:r>
    </w:p>
    <w:p w:rsidR="00A172B0" w:rsidP="00A172B0">
      <w:pPr>
        <w:ind w:firstLine="5145" w:firstLineChars="245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A172B0" w:rsidP="00A172B0">
      <w:pPr>
        <w:ind w:firstLine="210" w:firstLineChars="100"/>
      </w:pPr>
      <w:r>
        <w:t>X</w:t>
      </w:r>
      <w:r>
        <w:rPr>
          <w:rFonts w:hint="eastAsia"/>
        </w:rPr>
        <w:t xml:space="preserve">             </w:t>
      </w:r>
      <w:r>
        <w:t>4.9g</w:t>
      </w:r>
    </w:p>
    <w:p w:rsidR="00A172B0" w:rsidP="00A172B0">
      <w:pPr>
        <w:ind w:firstLine="420" w:firstLineChars="200"/>
      </w:pPr>
      <w:r>
        <w:t>80/X</w:t>
      </w:r>
      <w:r>
        <w:rPr>
          <w:rFonts w:hint="eastAsia"/>
        </w:rPr>
        <w:t xml:space="preserve"> = </w:t>
      </w:r>
      <w:r>
        <w:t>98/4.9</w:t>
      </w:r>
      <w:r>
        <w:rPr>
          <w:rFonts w:hint="eastAsia"/>
        </w:rPr>
        <w:t>g</w:t>
      </w:r>
    </w:p>
    <w:p w:rsidR="00A172B0" w:rsidP="00A172B0">
      <w:pPr>
        <w:ind w:firstLine="525" w:firstLineChars="250"/>
      </w:pPr>
      <w:r>
        <w:t>X=4g</w:t>
      </w:r>
      <w:r>
        <w:rPr>
          <w:rFonts w:hint="eastAsia"/>
        </w:rPr>
        <w:t xml:space="preserve">                              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A172B0" w:rsidP="00A172B0">
      <w:r>
        <w:rPr>
          <w:rFonts w:hint="eastAsia"/>
        </w:rPr>
        <w:t>废水中氢氧化钠的质量分数为：</w:t>
      </w:r>
      <w:r>
        <w:rPr>
          <w:rFonts w:hint="eastAsia"/>
        </w:rPr>
        <w:t>4g</w:t>
      </w:r>
      <w:r>
        <w:rPr>
          <w:rFonts w:hint="eastAsia"/>
        </w:rPr>
        <w:t>／</w:t>
      </w:r>
      <w:r>
        <w:rPr>
          <w:rFonts w:hint="eastAsia"/>
        </w:rPr>
        <w:t>100g</w:t>
      </w:r>
      <w:r>
        <w:rPr>
          <w:rFonts w:hint="eastAsia"/>
        </w:rPr>
        <w:t>×</w:t>
      </w:r>
      <w:r>
        <w:rPr>
          <w:rFonts w:hint="eastAsia"/>
        </w:rPr>
        <w:t>100</w:t>
      </w:r>
      <w:r>
        <w:rPr>
          <w:rFonts w:hint="eastAsia"/>
        </w:rPr>
        <w:t>％＝</w:t>
      </w:r>
      <w:r>
        <w:rPr>
          <w:rFonts w:hint="eastAsia"/>
        </w:rPr>
        <w:t>4</w:t>
      </w:r>
      <w:r>
        <w:rPr>
          <w:rFonts w:hint="eastAsia"/>
        </w:rPr>
        <w:t>％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A172B0" w:rsidP="00A172B0">
      <w:r>
        <w:rPr>
          <w:rFonts w:hint="eastAsia"/>
        </w:rPr>
        <w:t>答：废水中氢氧化钠的质量分数为</w:t>
      </w:r>
      <w:r>
        <w:rPr>
          <w:rFonts w:hint="eastAsia"/>
        </w:rPr>
        <w:t>4</w:t>
      </w:r>
      <w:r>
        <w:rPr>
          <w:rFonts w:hint="eastAsia"/>
        </w:rPr>
        <w:t>％</w:t>
      </w:r>
    </w:p>
    <w:p w:rsidR="00A172B0" w:rsidP="00A172B0"/>
    <w:p w:rsidR="00A172B0" w:rsidP="00A172B0"/>
    <w:p w:rsidR="00A172B0" w:rsidRPr="00387E77" w:rsidP="00A172B0">
      <w:pPr>
        <w:ind w:firstLine="525" w:firstLineChars="250"/>
        <w:rPr>
          <w:szCs w:val="24"/>
        </w:rPr>
      </w:pPr>
    </w:p>
    <w:sectPr w:rsidSect="00874012">
      <w:footerReference w:type="even" r:id="rId11"/>
      <w:footerReference w:type="default" r:id="rId12"/>
      <w:pgSz w:w="11907" w:h="16840" w:code="9"/>
      <w:pgMar w:top="1134" w:right="1134" w:bottom="1134" w:left="1134" w:header="851" w:footer="992" w:gutter="0"/>
      <w:cols w:sep="1" w:space="892"/>
      <w:docGrid w:linePitch="312" w:charSpace="469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B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F0B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B76">
    <w:pPr>
      <w:pStyle w:val="Footer"/>
      <w:tabs>
        <w:tab w:val="left" w:pos="3045"/>
        <w:tab w:val="clear" w:pos="4153"/>
        <w:tab w:val="clear" w:pos="8306"/>
        <w:tab w:val="center" w:pos="9169"/>
        <w:tab w:val="left" w:pos="9705"/>
      </w:tabs>
      <w:jc w:val="center"/>
    </w:pPr>
    <w:r>
      <w:rPr>
        <w:rFonts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84694D">
      <w:rPr>
        <w:noProof/>
      </w:rPr>
      <w:t>4</w:t>
    </w:r>
    <w:r w:rsidR="0084694D">
      <w:rPr>
        <w:noProof/>
      </w:rPr>
      <w:fldChar w:fldCharType="end"/>
    </w:r>
    <w:r>
      <w:t xml:space="preserve"> </w:t>
    </w:r>
    <w:r>
      <w:rPr>
        <w:rFonts w:hint="eastAsia"/>
      </w:rPr>
      <w:t>页</w:t>
    </w:r>
    <w:r>
      <w:rPr>
        <w:rFonts w:hint="eastAsia"/>
      </w:rPr>
      <w:t>,</w:t>
    </w:r>
    <w:r>
      <w:rPr>
        <w:rFonts w:hint="eastAsia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 w:rsidR="0084694D">
      <w:rPr>
        <w:noProof/>
      </w:rPr>
      <w:t>4</w:t>
    </w:r>
    <w:r w:rsidR="0084694D">
      <w:rPr>
        <w:noProof/>
      </w:rPr>
      <w:fldChar w:fldCharType="end"/>
    </w:r>
    <w:r>
      <w:rPr>
        <w:rFonts w:hint="eastAsia"/>
      </w:rPr>
      <w:t>页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06A18"/>
    <w:multiLevelType w:val="singleLevel"/>
    <w:tmpl w:val="C308BBB8"/>
    <w:lvl w:ilvl="0">
      <w:start w:val="1"/>
      <w:numFmt w:val="upperLetter"/>
      <w:lvlText w:val="%1."/>
      <w:lvlJc w:val="left"/>
      <w:pPr>
        <w:tabs>
          <w:tab w:val="num" w:pos="195"/>
        </w:tabs>
        <w:ind w:left="195" w:hanging="19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12D8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912D8"/>
    <w:pPr>
      <w:spacing w:before="152" w:after="160"/>
    </w:pPr>
    <w:rPr>
      <w:rFonts w:ascii="Arial" w:eastAsia="黑体" w:hAnsi="Arial" w:cs="Arial"/>
      <w:sz w:val="20"/>
    </w:rPr>
  </w:style>
  <w:style w:type="paragraph" w:styleId="Footer">
    <w:name w:val="footer"/>
    <w:basedOn w:val="Normal"/>
    <w:rsid w:val="00991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PageNumber">
    <w:name w:val="page number"/>
    <w:basedOn w:val="DefaultParagraphFont"/>
    <w:rsid w:val="009912D8"/>
  </w:style>
  <w:style w:type="paragraph" w:styleId="Header">
    <w:name w:val="header"/>
    <w:basedOn w:val="Normal"/>
    <w:rsid w:val="00991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basedOn w:val="DefaultParagraphFont"/>
    <w:rsid w:val="009912D8"/>
    <w:rPr>
      <w:color w:val="0000FF"/>
      <w:u w:val="single"/>
    </w:rPr>
  </w:style>
  <w:style w:type="table" w:styleId="TableGrid">
    <w:name w:val="Table Grid"/>
    <w:basedOn w:val="TableNormal"/>
    <w:rsid w:val="00063A2D"/>
    <w:pPr>
      <w:widowControl w:val="0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autoRedefine/>
    <w:rsid w:val="009C6CEA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styleId="BalloonText">
    <w:name w:val="Balloon Text"/>
    <w:basedOn w:val="Normal"/>
    <w:link w:val="Char"/>
    <w:rsid w:val="00A172B0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A172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emf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oleObject" Target="embeddings/oleObject1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D:\&#21270;&#23398;&#37329;&#25490;\HXJP\hxjp.dot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hxjp</Template>
  <TotalTime>23</TotalTime>
  <Pages>4</Pages>
  <Words>792</Words>
  <Characters>4516</Characters>
  <Application>Microsoft Office Word</Application>
  <DocSecurity>0</DocSecurity>
  <Lines>37</Lines>
  <Paragraphs>10</Paragraphs>
  <ScaleCrop>false</ScaleCrop>
  <Company>zhangjiakouyizhong</Company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化学金排专用模板</dc:subject>
  <dc:creator>Administrator</dc:creator>
  <cp:lastModifiedBy>王长春</cp:lastModifiedBy>
  <cp:revision>4</cp:revision>
  <dcterms:created xsi:type="dcterms:W3CDTF">2018-07-01T02:06:00Z</dcterms:created>
  <dcterms:modified xsi:type="dcterms:W3CDTF">2018-07-06T07:05:00Z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档编号">
    <vt:lpwstr>2003</vt:lpwstr>
  </property>
</Properties>
</file>